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2AE81" w14:textId="6ACC091E" w:rsidR="004F05E1" w:rsidRDefault="009A4F14" w:rsidP="00327E08">
      <w:pPr>
        <w:pBdr>
          <w:top w:val="nil"/>
          <w:left w:val="nil"/>
          <w:bottom w:val="nil"/>
          <w:right w:val="nil"/>
          <w:between w:val="nil"/>
        </w:pBdr>
        <w:tabs>
          <w:tab w:val="center" w:pos="4513"/>
          <w:tab w:val="right" w:pos="9026"/>
        </w:tabs>
        <w:spacing w:after="240"/>
        <w:jc w:val="left"/>
        <w:rPr>
          <w:rFonts w:ascii="Arial" w:eastAsia="Arial" w:hAnsi="Arial" w:cs="Arial"/>
          <w:b/>
          <w:color w:val="000000"/>
          <w:sz w:val="36"/>
          <w:szCs w:val="36"/>
        </w:rPr>
      </w:pPr>
      <w:r>
        <w:rPr>
          <w:rFonts w:ascii="Arial" w:eastAsia="Arial" w:hAnsi="Arial" w:cs="Arial"/>
          <w:b/>
          <w:color w:val="000000"/>
          <w:sz w:val="36"/>
          <w:szCs w:val="36"/>
        </w:rPr>
        <w:t xml:space="preserve">Schedule 32 </w:t>
      </w:r>
      <w:r w:rsidR="005F420C">
        <w:rPr>
          <w:rFonts w:ascii="Arial" w:eastAsia="Arial" w:hAnsi="Arial" w:cs="Arial"/>
          <w:b/>
          <w:color w:val="000000"/>
          <w:sz w:val="36"/>
          <w:szCs w:val="36"/>
        </w:rPr>
        <w:t>(</w:t>
      </w:r>
      <w:r w:rsidR="00292788">
        <w:rPr>
          <w:rFonts w:ascii="Arial" w:eastAsia="Arial" w:hAnsi="Arial" w:cs="Arial"/>
          <w:b/>
          <w:color w:val="000000"/>
          <w:sz w:val="36"/>
          <w:szCs w:val="36"/>
        </w:rPr>
        <w:t xml:space="preserve">Agile </w:t>
      </w:r>
      <w:r w:rsidR="00FF2302">
        <w:rPr>
          <w:rFonts w:ascii="Arial" w:eastAsia="Arial" w:hAnsi="Arial" w:cs="Arial"/>
          <w:b/>
          <w:color w:val="000000"/>
          <w:sz w:val="36"/>
          <w:szCs w:val="36"/>
        </w:rPr>
        <w:t>D</w:t>
      </w:r>
      <w:r w:rsidR="00292788">
        <w:rPr>
          <w:rFonts w:ascii="Arial" w:eastAsia="Arial" w:hAnsi="Arial" w:cs="Arial"/>
          <w:b/>
          <w:color w:val="000000"/>
          <w:sz w:val="36"/>
          <w:szCs w:val="36"/>
        </w:rPr>
        <w:t>evelopment</w:t>
      </w:r>
      <w:r w:rsidR="005F420C">
        <w:rPr>
          <w:rFonts w:ascii="Arial" w:eastAsia="Arial" w:hAnsi="Arial" w:cs="Arial"/>
          <w:b/>
          <w:color w:val="000000"/>
          <w:sz w:val="36"/>
          <w:szCs w:val="36"/>
        </w:rPr>
        <w:t>)</w:t>
      </w:r>
    </w:p>
    <w:p w14:paraId="55025E40" w14:textId="679D7483" w:rsidR="00292788" w:rsidRDefault="00292788" w:rsidP="0071067E">
      <w:pPr>
        <w:keepNext/>
        <w:pBdr>
          <w:top w:val="nil"/>
          <w:left w:val="nil"/>
          <w:bottom w:val="nil"/>
          <w:right w:val="nil"/>
          <w:between w:val="nil"/>
        </w:pBdr>
        <w:tabs>
          <w:tab w:val="left" w:pos="1985"/>
          <w:tab w:val="left" w:pos="2127"/>
        </w:tabs>
        <w:spacing w:before="120" w:after="120"/>
        <w:ind w:hanging="851"/>
        <w:rPr>
          <w:rFonts w:ascii="Arial" w:eastAsia="Arial" w:hAnsi="Arial" w:cs="Arial"/>
          <w:color w:val="000000"/>
          <w:sz w:val="24"/>
          <w:szCs w:val="24"/>
        </w:rPr>
      </w:pPr>
      <w:bookmarkStart w:id="0" w:name="_GoBack"/>
      <w:r w:rsidRPr="00292788">
        <w:rPr>
          <w:rFonts w:ascii="Arial" w:eastAsia="Arial" w:hAnsi="Arial" w:cs="Arial"/>
          <w:b/>
          <w:color w:val="000000"/>
          <w:sz w:val="24"/>
          <w:szCs w:val="24"/>
        </w:rPr>
        <w:tab/>
      </w:r>
    </w:p>
    <w:bookmarkEnd w:id="0"/>
    <w:p w14:paraId="3DA60C40" w14:textId="77777777" w:rsidR="00292788" w:rsidRDefault="00292788" w:rsidP="00292788">
      <w:pPr>
        <w:pStyle w:val="GPSL1Numbered"/>
        <w:numPr>
          <w:ilvl w:val="0"/>
          <w:numId w:val="0"/>
        </w:numPr>
        <w:spacing w:before="0" w:after="0"/>
        <w:ind w:left="357"/>
      </w:pPr>
    </w:p>
    <w:p w14:paraId="6B6D93D4" w14:textId="287F7B33" w:rsidR="004F05E1" w:rsidRDefault="00DB6F94" w:rsidP="00327E08">
      <w:pPr>
        <w:pStyle w:val="GPSL1Numbered"/>
      </w:pPr>
      <w:bookmarkStart w:id="1" w:name="_Ref51163491"/>
      <w:r>
        <w:t>Definitions</w:t>
      </w:r>
      <w:bookmarkEnd w:id="1"/>
    </w:p>
    <w:p w14:paraId="65CD2DB7" w14:textId="77777777" w:rsidR="004F05E1" w:rsidRDefault="00DB6F94" w:rsidP="00327E08">
      <w:pPr>
        <w:pStyle w:val="GPSL2numberedclause"/>
        <w:numPr>
          <w:ilvl w:val="0"/>
          <w:numId w:val="0"/>
        </w:numPr>
        <w:ind w:left="360"/>
      </w:pPr>
      <w:bookmarkStart w:id="2" w:name="_heading=h.gjdgxs" w:colFirst="0" w:colLast="0"/>
      <w:bookmarkEnd w:id="2"/>
      <w:r>
        <w:t>In this Schedule, the following words shall have the following meanings and they shall supplement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926A88" w14:paraId="0177C93A" w14:textId="77777777">
        <w:tc>
          <w:tcPr>
            <w:tcW w:w="2741" w:type="dxa"/>
            <w:shd w:val="clear" w:color="auto" w:fill="auto"/>
          </w:tcPr>
          <w:p w14:paraId="5C52872D" w14:textId="2D7D85A3" w:rsidR="00926A88" w:rsidRDefault="00AC26C9">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w:t>
            </w:r>
            <w:r w:rsidR="00926A88">
              <w:rPr>
                <w:rFonts w:ascii="Arial" w:eastAsia="Arial" w:hAnsi="Arial" w:cs="Arial"/>
                <w:b/>
                <w:color w:val="000000"/>
                <w:sz w:val="24"/>
                <w:szCs w:val="24"/>
              </w:rPr>
              <w:t>Agile</w:t>
            </w:r>
            <w:r>
              <w:rPr>
                <w:rFonts w:ascii="Arial" w:eastAsia="Arial" w:hAnsi="Arial" w:cs="Arial"/>
                <w:b/>
                <w:color w:val="000000"/>
                <w:sz w:val="24"/>
                <w:szCs w:val="24"/>
              </w:rPr>
              <w:t>"</w:t>
            </w:r>
          </w:p>
        </w:tc>
        <w:tc>
          <w:tcPr>
            <w:tcW w:w="5460" w:type="dxa"/>
            <w:shd w:val="clear" w:color="auto" w:fill="auto"/>
          </w:tcPr>
          <w:p w14:paraId="6518BF82" w14:textId="3C4E7230" w:rsidR="00926A88" w:rsidRDefault="00A905AF">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A905AF">
              <w:rPr>
                <w:rFonts w:ascii="Arial" w:eastAsia="Arial" w:hAnsi="Arial" w:cs="Arial"/>
                <w:color w:val="000000"/>
                <w:sz w:val="24"/>
                <w:szCs w:val="24"/>
              </w:rPr>
              <w:t xml:space="preserve">means an iterative and incremental </w:t>
            </w:r>
            <w:r w:rsidRPr="00A905AF">
              <w:rPr>
                <w:rFonts w:ascii="Arial" w:eastAsia="Arial" w:hAnsi="Arial" w:cs="Arial"/>
                <w:color w:val="000000"/>
                <w:sz w:val="24"/>
                <w:szCs w:val="24"/>
                <w:lang w:val="en"/>
              </w:rPr>
              <w:t>approach to software design and systems development</w:t>
            </w:r>
            <w:r w:rsidRPr="00A905AF">
              <w:rPr>
                <w:rFonts w:ascii="Arial" w:eastAsia="Arial" w:hAnsi="Arial" w:cs="Arial"/>
                <w:color w:val="000000"/>
                <w:sz w:val="24"/>
                <w:szCs w:val="24"/>
              </w:rPr>
              <w:t>;</w:t>
            </w:r>
          </w:p>
        </w:tc>
      </w:tr>
      <w:tr w:rsidR="00A905AF" w14:paraId="2780036A" w14:textId="77777777">
        <w:tc>
          <w:tcPr>
            <w:tcW w:w="2741" w:type="dxa"/>
            <w:shd w:val="clear" w:color="auto" w:fill="auto"/>
          </w:tcPr>
          <w:p w14:paraId="0BD6EA50" w14:textId="437C9A01" w:rsidR="00A905AF" w:rsidRDefault="00AC26C9">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w:t>
            </w:r>
            <w:r w:rsidR="00A905AF">
              <w:rPr>
                <w:rFonts w:ascii="Arial" w:eastAsia="Arial" w:hAnsi="Arial" w:cs="Arial"/>
                <w:b/>
                <w:color w:val="000000"/>
                <w:sz w:val="24"/>
                <w:szCs w:val="24"/>
              </w:rPr>
              <w:t>Agile Development Project</w:t>
            </w:r>
            <w:r>
              <w:rPr>
                <w:rFonts w:ascii="Arial" w:eastAsia="Arial" w:hAnsi="Arial" w:cs="Arial"/>
                <w:b/>
                <w:color w:val="000000"/>
                <w:sz w:val="24"/>
                <w:szCs w:val="24"/>
              </w:rPr>
              <w:t>"</w:t>
            </w:r>
          </w:p>
        </w:tc>
        <w:tc>
          <w:tcPr>
            <w:tcW w:w="5460" w:type="dxa"/>
            <w:shd w:val="clear" w:color="auto" w:fill="auto"/>
          </w:tcPr>
          <w:p w14:paraId="4EE7A3B4" w14:textId="6DC1F9E3" w:rsidR="00A905AF" w:rsidRDefault="00A905AF">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A905AF">
              <w:rPr>
                <w:rFonts w:ascii="Arial" w:eastAsia="Arial" w:hAnsi="Arial" w:cs="Arial"/>
                <w:color w:val="000000"/>
                <w:sz w:val="24"/>
                <w:szCs w:val="24"/>
              </w:rPr>
              <w:t>has the meaning given in</w:t>
            </w:r>
            <w:r>
              <w:rPr>
                <w:rFonts w:ascii="Arial" w:eastAsia="Arial" w:hAnsi="Arial" w:cs="Arial"/>
                <w:color w:val="000000"/>
                <w:sz w:val="24"/>
                <w:szCs w:val="24"/>
              </w:rPr>
              <w:t xml:space="preserve"> </w:t>
            </w:r>
            <w:r w:rsidR="00687EA1">
              <w:rPr>
                <w:rFonts w:ascii="Arial" w:eastAsia="Arial" w:hAnsi="Arial" w:cs="Arial"/>
                <w:color w:val="000000"/>
                <w:sz w:val="24"/>
                <w:szCs w:val="24"/>
              </w:rPr>
              <w:t>P</w:t>
            </w:r>
            <w:r w:rsidR="00E358EE">
              <w:rPr>
                <w:rFonts w:ascii="Arial" w:eastAsia="Arial" w:hAnsi="Arial" w:cs="Arial"/>
                <w:color w:val="000000"/>
                <w:sz w:val="24"/>
                <w:szCs w:val="24"/>
              </w:rPr>
              <w:t>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_Ref42086540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92788">
              <w:rPr>
                <w:rFonts w:ascii="Arial" w:eastAsia="Arial" w:hAnsi="Arial" w:cs="Arial"/>
                <w:color w:val="000000"/>
                <w:sz w:val="24"/>
                <w:szCs w:val="24"/>
              </w:rPr>
              <w:t>2.1.1</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r w:rsidR="0061340E">
              <w:rPr>
                <w:rFonts w:ascii="Arial" w:eastAsia="Arial" w:hAnsi="Arial" w:cs="Arial"/>
                <w:color w:val="000000"/>
                <w:sz w:val="24"/>
                <w:szCs w:val="24"/>
              </w:rPr>
              <w:t>;</w:t>
            </w:r>
          </w:p>
        </w:tc>
      </w:tr>
      <w:tr w:rsidR="00292788" w14:paraId="504E32B0" w14:textId="77777777">
        <w:tc>
          <w:tcPr>
            <w:tcW w:w="2741" w:type="dxa"/>
            <w:shd w:val="clear" w:color="auto" w:fill="auto"/>
          </w:tcPr>
          <w:p w14:paraId="728A05C4" w14:textId="1E2CDF66"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"Project Team"</w:t>
            </w:r>
          </w:p>
        </w:tc>
        <w:tc>
          <w:tcPr>
            <w:tcW w:w="5460" w:type="dxa"/>
            <w:shd w:val="clear" w:color="auto" w:fill="auto"/>
          </w:tcPr>
          <w:p w14:paraId="340C20AC" w14:textId="1DA41614"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sidR="00687EA1">
              <w:rPr>
                <w:rFonts w:ascii="Arial" w:eastAsia="Arial" w:hAnsi="Arial" w:cs="Arial"/>
                <w:color w:val="000000"/>
                <w:sz w:val="24"/>
                <w:szCs w:val="24"/>
              </w:rPr>
              <w:t>P</w:t>
            </w:r>
            <w:r>
              <w:rPr>
                <w:rFonts w:ascii="Arial" w:eastAsia="Arial" w:hAnsi="Arial" w:cs="Arial"/>
                <w:color w:val="000000"/>
                <w:sz w:val="24"/>
                <w:szCs w:val="24"/>
              </w:rPr>
              <w:t>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_Ref42086806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2.1.2a)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r w:rsidR="0061340E">
              <w:rPr>
                <w:rFonts w:ascii="Arial" w:eastAsia="Arial" w:hAnsi="Arial" w:cs="Arial"/>
                <w:color w:val="000000"/>
                <w:sz w:val="24"/>
                <w:szCs w:val="24"/>
              </w:rPr>
              <w:t>;</w:t>
            </w:r>
          </w:p>
        </w:tc>
      </w:tr>
      <w:tr w:rsidR="00292788" w14:paraId="50559766" w14:textId="77777777">
        <w:tc>
          <w:tcPr>
            <w:tcW w:w="2741" w:type="dxa"/>
            <w:shd w:val="clear" w:color="auto" w:fill="auto"/>
          </w:tcPr>
          <w:p w14:paraId="1F30C386" w14:textId="3A830706"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"Project Vision"</w:t>
            </w:r>
          </w:p>
        </w:tc>
        <w:tc>
          <w:tcPr>
            <w:tcW w:w="5460" w:type="dxa"/>
            <w:shd w:val="clear" w:color="auto" w:fill="auto"/>
          </w:tcPr>
          <w:p w14:paraId="2CC9AF44" w14:textId="17E66000"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sidR="00687EA1">
              <w:rPr>
                <w:rFonts w:ascii="Arial" w:eastAsia="Arial" w:hAnsi="Arial" w:cs="Arial"/>
                <w:color w:val="000000"/>
                <w:sz w:val="24"/>
                <w:szCs w:val="24"/>
              </w:rPr>
              <w:t>P</w:t>
            </w:r>
            <w:r>
              <w:rPr>
                <w:rFonts w:ascii="Arial" w:eastAsia="Arial" w:hAnsi="Arial" w:cs="Arial"/>
                <w:color w:val="000000"/>
                <w:sz w:val="24"/>
                <w:szCs w:val="24"/>
              </w:rPr>
              <w:t>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_Ref43399707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2.1.2b)</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r w:rsidR="0061340E">
              <w:rPr>
                <w:rFonts w:ascii="Arial" w:eastAsia="Arial" w:hAnsi="Arial" w:cs="Arial"/>
                <w:color w:val="000000"/>
                <w:sz w:val="24"/>
                <w:szCs w:val="24"/>
              </w:rPr>
              <w:t>;</w:t>
            </w:r>
          </w:p>
        </w:tc>
      </w:tr>
      <w:tr w:rsidR="00292788" w14:paraId="1A1D5052" w14:textId="77777777">
        <w:tc>
          <w:tcPr>
            <w:tcW w:w="2741" w:type="dxa"/>
            <w:shd w:val="clear" w:color="auto" w:fill="auto"/>
          </w:tcPr>
          <w:p w14:paraId="62FB595C" w14:textId="4FB14925"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"Release"</w:t>
            </w:r>
          </w:p>
        </w:tc>
        <w:tc>
          <w:tcPr>
            <w:tcW w:w="5460" w:type="dxa"/>
            <w:shd w:val="clear" w:color="auto" w:fill="auto"/>
          </w:tcPr>
          <w:p w14:paraId="5FA00CF1" w14:textId="4E29ECE8"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A905AF">
              <w:rPr>
                <w:rFonts w:ascii="Arial" w:eastAsia="Arial" w:hAnsi="Arial" w:cs="Arial"/>
                <w:color w:val="000000"/>
                <w:sz w:val="24"/>
                <w:szCs w:val="24"/>
              </w:rPr>
              <w:t xml:space="preserve">means in relation to any Deliverables (including Specially Written Software and </w:t>
            </w:r>
            <w:r>
              <w:rPr>
                <w:rFonts w:ascii="Arial" w:eastAsia="Arial" w:hAnsi="Arial" w:cs="Arial"/>
                <w:color w:val="000000"/>
                <w:sz w:val="24"/>
                <w:szCs w:val="24"/>
              </w:rPr>
              <w:t>New</w:t>
            </w:r>
            <w:r w:rsidRPr="00A905AF">
              <w:rPr>
                <w:rFonts w:ascii="Arial" w:eastAsia="Arial" w:hAnsi="Arial" w:cs="Arial"/>
                <w:color w:val="000000"/>
                <w:sz w:val="24"/>
                <w:szCs w:val="24"/>
              </w:rPr>
              <w:t xml:space="preserve"> IPR (which are in the nature of software)) the stage in the development process whereby those Deliverables are intended to be put in to live operation or production following successful completion of acceptance tests;</w:t>
            </w:r>
          </w:p>
        </w:tc>
      </w:tr>
      <w:tr w:rsidR="00292788" w14:paraId="53B979B1" w14:textId="77777777">
        <w:tc>
          <w:tcPr>
            <w:tcW w:w="2741" w:type="dxa"/>
            <w:shd w:val="clear" w:color="auto" w:fill="auto"/>
          </w:tcPr>
          <w:p w14:paraId="02A28136" w14:textId="5F4FF3B8"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"Requirement Tracking Tool"</w:t>
            </w:r>
          </w:p>
        </w:tc>
        <w:tc>
          <w:tcPr>
            <w:tcW w:w="5460" w:type="dxa"/>
            <w:shd w:val="clear" w:color="auto" w:fill="auto"/>
          </w:tcPr>
          <w:p w14:paraId="2F43B668" w14:textId="7281B9B2"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B00F74">
              <w:rPr>
                <w:rFonts w:ascii="Arial" w:eastAsia="Arial" w:hAnsi="Arial" w:cs="Arial"/>
                <w:color w:val="000000"/>
                <w:sz w:val="24"/>
                <w:szCs w:val="24"/>
              </w:rPr>
              <w:t>means the Supplier's requirement tracking tool</w:t>
            </w:r>
            <w:r>
              <w:rPr>
                <w:rFonts w:ascii="Arial" w:eastAsia="Arial" w:hAnsi="Arial" w:cs="Arial"/>
                <w:color w:val="000000"/>
                <w:sz w:val="24"/>
                <w:szCs w:val="24"/>
              </w:rPr>
              <w:t xml:space="preserve"> </w:t>
            </w:r>
            <w:r w:rsidRPr="00B00F74">
              <w:rPr>
                <w:rFonts w:ascii="Arial" w:eastAsia="Arial" w:hAnsi="Arial" w:cs="Arial"/>
                <w:color w:val="000000"/>
                <w:sz w:val="24"/>
                <w:szCs w:val="24"/>
              </w:rPr>
              <w:t>for use in connection with the provision of the Deliverables that is approved by the Buyer and is accessible to relevant Buyer staff remotely;</w:t>
            </w:r>
          </w:p>
        </w:tc>
      </w:tr>
      <w:tr w:rsidR="00292788" w14:paraId="4A133A13" w14:textId="77777777">
        <w:tc>
          <w:tcPr>
            <w:tcW w:w="2741" w:type="dxa"/>
            <w:shd w:val="clear" w:color="auto" w:fill="auto"/>
          </w:tcPr>
          <w:p w14:paraId="514E0FA9" w14:textId="1945CD89"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"Sprint"</w:t>
            </w:r>
          </w:p>
        </w:tc>
        <w:tc>
          <w:tcPr>
            <w:tcW w:w="5460" w:type="dxa"/>
            <w:shd w:val="clear" w:color="auto" w:fill="auto"/>
          </w:tcPr>
          <w:p w14:paraId="3ABB9A17" w14:textId="4C5146FF"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A905AF">
              <w:rPr>
                <w:rFonts w:ascii="Arial" w:eastAsia="Arial" w:hAnsi="Arial" w:cs="Arial"/>
                <w:color w:val="000000"/>
                <w:sz w:val="24"/>
                <w:szCs w:val="24"/>
              </w:rPr>
              <w:t xml:space="preserve">means the process pursuant to which the software is written for a given User Story in a defined timebox or with a defined output as described in </w:t>
            </w:r>
            <w:r w:rsidR="00687EA1">
              <w:rPr>
                <w:rFonts w:ascii="Arial" w:eastAsia="Arial" w:hAnsi="Arial" w:cs="Arial"/>
                <w:color w:val="000000"/>
                <w:sz w:val="24"/>
                <w:szCs w:val="24"/>
              </w:rPr>
              <w:t>P</w:t>
            </w:r>
            <w:r>
              <w:rPr>
                <w:rFonts w:ascii="Arial" w:eastAsia="Arial" w:hAnsi="Arial" w:cs="Arial"/>
                <w:color w:val="000000"/>
                <w:sz w:val="24"/>
                <w:szCs w:val="24"/>
              </w:rPr>
              <w:t>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_Ref51163093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2</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p>
        </w:tc>
      </w:tr>
      <w:tr w:rsidR="00292788" w14:paraId="40C172B5" w14:textId="77777777">
        <w:tc>
          <w:tcPr>
            <w:tcW w:w="2741" w:type="dxa"/>
            <w:shd w:val="clear" w:color="auto" w:fill="auto"/>
          </w:tcPr>
          <w:p w14:paraId="7AC1EE38" w14:textId="25EAC5A1"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"User Story"</w:t>
            </w:r>
          </w:p>
        </w:tc>
        <w:tc>
          <w:tcPr>
            <w:tcW w:w="5460" w:type="dxa"/>
            <w:shd w:val="clear" w:color="auto" w:fill="auto"/>
          </w:tcPr>
          <w:p w14:paraId="7CDCE170" w14:textId="39D4459C"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A905AF">
              <w:rPr>
                <w:rFonts w:ascii="Arial" w:eastAsia="Arial" w:hAnsi="Arial" w:cs="Arial"/>
                <w:color w:val="000000"/>
                <w:sz w:val="24"/>
                <w:szCs w:val="24"/>
              </w:rPr>
              <w:t xml:space="preserve">means one or more sentences written in the everyday or business language of a user of a system that captures use requirements which together constitute the requirements for a given Deliverable, agreed by the </w:t>
            </w:r>
            <w:r>
              <w:rPr>
                <w:rFonts w:ascii="Arial" w:eastAsia="Arial" w:hAnsi="Arial" w:cs="Arial"/>
                <w:color w:val="000000"/>
                <w:sz w:val="24"/>
                <w:szCs w:val="24"/>
              </w:rPr>
              <w:t>P</w:t>
            </w:r>
            <w:r w:rsidRPr="00A905AF">
              <w:rPr>
                <w:rFonts w:ascii="Arial" w:eastAsia="Arial" w:hAnsi="Arial" w:cs="Arial"/>
                <w:color w:val="000000"/>
                <w:sz w:val="24"/>
                <w:szCs w:val="24"/>
              </w:rPr>
              <w:t xml:space="preserve">arties in accordance with the provisions of </w:t>
            </w:r>
            <w:r w:rsidR="00687EA1">
              <w:rPr>
                <w:rFonts w:ascii="Arial" w:eastAsia="Arial" w:hAnsi="Arial" w:cs="Arial"/>
                <w:color w:val="000000"/>
                <w:sz w:val="24"/>
                <w:szCs w:val="24"/>
              </w:rPr>
              <w:t>P</w:t>
            </w:r>
            <w:r>
              <w:rPr>
                <w:rFonts w:ascii="Arial" w:eastAsia="Arial" w:hAnsi="Arial" w:cs="Arial"/>
                <w:color w:val="000000"/>
                <w:sz w:val="24"/>
                <w:szCs w:val="24"/>
              </w:rPr>
              <w:t>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_Ref42084189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cs/>
              </w:rPr>
              <w:t>‎</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_Ref43399768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cs/>
              </w:rPr>
              <w:t>‎</w:t>
            </w:r>
            <w:r>
              <w:rPr>
                <w:rFonts w:ascii="Arial" w:eastAsia="Arial" w:hAnsi="Arial" w:cs="Arial"/>
                <w:color w:val="000000"/>
                <w:sz w:val="24"/>
                <w:szCs w:val="24"/>
              </w:rPr>
              <w:fldChar w:fldCharType="end"/>
            </w:r>
            <w:r>
              <w:rPr>
                <w:rFonts w:ascii="Arial" w:eastAsia="Arial" w:hAnsi="Arial" w:cs="Arial"/>
                <w:color w:val="000000"/>
                <w:sz w:val="24"/>
                <w:szCs w:val="24"/>
              </w:rPr>
              <w:fldChar w:fldCharType="end"/>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_Ref51163093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2</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r w:rsidRPr="00A905AF">
              <w:rPr>
                <w:rFonts w:ascii="Arial" w:eastAsia="Arial" w:hAnsi="Arial" w:cs="Arial"/>
                <w:color w:val="000000"/>
                <w:sz w:val="24"/>
                <w:szCs w:val="24"/>
              </w:rPr>
              <w:t xml:space="preserve"> plus any associated image or visual implementation</w:t>
            </w:r>
            <w:r>
              <w:rPr>
                <w:rFonts w:ascii="Arial" w:eastAsia="Arial" w:hAnsi="Arial" w:cs="Arial"/>
                <w:color w:val="000000"/>
                <w:sz w:val="24"/>
                <w:szCs w:val="24"/>
              </w:rPr>
              <w:t>; and</w:t>
            </w:r>
          </w:p>
        </w:tc>
      </w:tr>
      <w:tr w:rsidR="00292788" w14:paraId="4432514A" w14:textId="77777777">
        <w:tc>
          <w:tcPr>
            <w:tcW w:w="2741" w:type="dxa"/>
            <w:shd w:val="clear" w:color="auto" w:fill="auto"/>
          </w:tcPr>
          <w:p w14:paraId="6BB39DE3" w14:textId="3AAC888E"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"Velocity Measure"</w:t>
            </w:r>
          </w:p>
        </w:tc>
        <w:tc>
          <w:tcPr>
            <w:tcW w:w="5460" w:type="dxa"/>
            <w:shd w:val="clear" w:color="auto" w:fill="auto"/>
          </w:tcPr>
          <w:p w14:paraId="64BD1097" w14:textId="4EEBFBDB"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sidRPr="00B00F74">
              <w:rPr>
                <w:rFonts w:ascii="Arial" w:eastAsia="Arial" w:hAnsi="Arial" w:cs="Arial"/>
                <w:color w:val="000000"/>
                <w:sz w:val="24"/>
                <w:szCs w:val="24"/>
              </w:rPr>
              <w:t xml:space="preserve">means the rate of productivity measured over </w:t>
            </w:r>
            <w:r w:rsidRPr="00B00F74">
              <w:rPr>
                <w:rFonts w:ascii="Arial" w:eastAsia="Arial" w:hAnsi="Arial" w:cs="Arial"/>
                <w:color w:val="000000"/>
                <w:sz w:val="24"/>
                <w:szCs w:val="24"/>
              </w:rPr>
              <w:lastRenderedPageBreak/>
              <w:t xml:space="preserve">time taking account of the complexity of the </w:t>
            </w:r>
            <w:r>
              <w:rPr>
                <w:rFonts w:ascii="Arial" w:eastAsia="Arial" w:hAnsi="Arial" w:cs="Arial"/>
                <w:color w:val="000000"/>
                <w:sz w:val="24"/>
                <w:szCs w:val="24"/>
              </w:rPr>
              <w:t>Deliverabl</w:t>
            </w:r>
            <w:r w:rsidRPr="00B00F74">
              <w:rPr>
                <w:rFonts w:ascii="Arial" w:eastAsia="Arial" w:hAnsi="Arial" w:cs="Arial"/>
                <w:color w:val="000000"/>
                <w:sz w:val="24"/>
                <w:szCs w:val="24"/>
              </w:rPr>
              <w:t>es being provided</w:t>
            </w:r>
            <w:r>
              <w:rPr>
                <w:rFonts w:ascii="Arial" w:eastAsia="Arial" w:hAnsi="Arial" w:cs="Arial"/>
                <w:color w:val="000000"/>
                <w:sz w:val="24"/>
                <w:szCs w:val="24"/>
              </w:rPr>
              <w:t>.</w:t>
            </w:r>
          </w:p>
        </w:tc>
      </w:tr>
      <w:tr w:rsidR="00292788" w14:paraId="6768A09D" w14:textId="77777777">
        <w:tc>
          <w:tcPr>
            <w:tcW w:w="2741" w:type="dxa"/>
            <w:shd w:val="clear" w:color="auto" w:fill="auto"/>
          </w:tcPr>
          <w:p w14:paraId="7660C308" w14:textId="77777777" w:rsidR="00292788" w:rsidRDefault="00292788">
            <w:pPr>
              <w:pBdr>
                <w:top w:val="nil"/>
                <w:left w:val="nil"/>
                <w:bottom w:val="nil"/>
                <w:right w:val="nil"/>
                <w:between w:val="nil"/>
              </w:pBdr>
              <w:tabs>
                <w:tab w:val="left" w:pos="1134"/>
              </w:tabs>
              <w:spacing w:before="120" w:after="120"/>
              <w:jc w:val="left"/>
              <w:rPr>
                <w:rFonts w:ascii="Arial" w:eastAsia="Arial" w:hAnsi="Arial" w:cs="Arial"/>
                <w:b/>
                <w:color w:val="000000"/>
                <w:sz w:val="24"/>
                <w:szCs w:val="24"/>
              </w:rPr>
            </w:pPr>
          </w:p>
        </w:tc>
        <w:tc>
          <w:tcPr>
            <w:tcW w:w="5460" w:type="dxa"/>
            <w:shd w:val="clear" w:color="auto" w:fill="auto"/>
          </w:tcPr>
          <w:p w14:paraId="7926FA98" w14:textId="77777777" w:rsidR="00292788" w:rsidRDefault="00292788">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p>
        </w:tc>
      </w:tr>
    </w:tbl>
    <w:p w14:paraId="41FD1811" w14:textId="7FBAED1B" w:rsidR="00292788" w:rsidRDefault="00292788" w:rsidP="00292788">
      <w:pPr>
        <w:pStyle w:val="GPSL1Numbered"/>
      </w:pPr>
      <w:bookmarkStart w:id="3" w:name="_Ref51163093"/>
      <w:r>
        <w:t>Agile development</w:t>
      </w:r>
      <w:bookmarkEnd w:id="3"/>
    </w:p>
    <w:p w14:paraId="7E86359A" w14:textId="33E68991" w:rsidR="00630750" w:rsidRPr="00292788" w:rsidRDefault="00630750" w:rsidP="00A71D59">
      <w:pPr>
        <w:pStyle w:val="GPSL2numberedclause"/>
        <w:rPr>
          <w:b/>
        </w:rPr>
      </w:pPr>
      <w:r w:rsidRPr="00292788">
        <w:rPr>
          <w:b/>
        </w:rPr>
        <w:t>Overall Approach</w:t>
      </w:r>
    </w:p>
    <w:p w14:paraId="7DC363FB" w14:textId="71EDED58" w:rsidR="00630750" w:rsidRPr="00292788" w:rsidRDefault="00630750" w:rsidP="00A71D59">
      <w:pPr>
        <w:pStyle w:val="GPSL3NUMBERED"/>
      </w:pPr>
      <w:r w:rsidRPr="00292788">
        <w:t>The Supplier will manage those parts of the Deliverables which are identified as Agile development projects (</w:t>
      </w:r>
      <w:r w:rsidRPr="00292788">
        <w:rPr>
          <w:b/>
        </w:rPr>
        <w:t>"Agile Development Projects"</w:t>
      </w:r>
      <w:r w:rsidRPr="00292788">
        <w:t xml:space="preserve">) </w:t>
      </w:r>
      <w:bookmarkStart w:id="4" w:name="_Ref42086540"/>
      <w:r w:rsidRPr="00292788">
        <w:t xml:space="preserve">in accordance with a recognised Agile project management methodology (such as DSDM Atern) approved by the Buyer in writing in advance and deliver them in accordance with this </w:t>
      </w:r>
      <w:r w:rsidR="00687EA1">
        <w:t>P</w:t>
      </w:r>
      <w:r w:rsidR="00E358EE" w:rsidRPr="00292788">
        <w:t>aragraph </w:t>
      </w:r>
      <w:r w:rsidR="00292788">
        <w:rPr>
          <w:rFonts w:ascii="Arial" w:eastAsia="Arial" w:hAnsi="Arial" w:cs="Arial"/>
          <w:color w:val="000000"/>
          <w:szCs w:val="24"/>
        </w:rPr>
        <w:fldChar w:fldCharType="begin"/>
      </w:r>
      <w:r w:rsidR="00292788">
        <w:rPr>
          <w:rFonts w:ascii="Arial" w:eastAsia="Arial" w:hAnsi="Arial" w:cs="Arial"/>
          <w:color w:val="000000"/>
          <w:szCs w:val="24"/>
        </w:rPr>
        <w:instrText xml:space="preserve"> REF _Ref51163093 \r \h </w:instrText>
      </w:r>
      <w:r w:rsidR="00292788">
        <w:rPr>
          <w:rFonts w:ascii="Arial" w:eastAsia="Arial" w:hAnsi="Arial" w:cs="Arial"/>
          <w:color w:val="000000"/>
          <w:szCs w:val="24"/>
        </w:rPr>
      </w:r>
      <w:r w:rsidR="00292788">
        <w:rPr>
          <w:rFonts w:ascii="Arial" w:eastAsia="Arial" w:hAnsi="Arial" w:cs="Arial"/>
          <w:color w:val="000000"/>
          <w:szCs w:val="24"/>
        </w:rPr>
        <w:fldChar w:fldCharType="separate"/>
      </w:r>
      <w:r w:rsidR="00292788">
        <w:rPr>
          <w:rFonts w:ascii="Arial" w:eastAsia="Arial" w:hAnsi="Arial" w:cs="Arial"/>
          <w:color w:val="000000"/>
          <w:szCs w:val="24"/>
        </w:rPr>
        <w:t>2</w:t>
      </w:r>
      <w:r w:rsidR="00292788">
        <w:rPr>
          <w:rFonts w:ascii="Arial" w:eastAsia="Arial" w:hAnsi="Arial" w:cs="Arial"/>
          <w:color w:val="000000"/>
          <w:szCs w:val="24"/>
        </w:rPr>
        <w:fldChar w:fldCharType="end"/>
      </w:r>
      <w:r w:rsidRPr="00292788">
        <w:t>.</w:t>
      </w:r>
      <w:bookmarkEnd w:id="4"/>
    </w:p>
    <w:p w14:paraId="4BDF8AF2" w14:textId="77777777" w:rsidR="00630750" w:rsidRPr="00292788" w:rsidRDefault="00630750" w:rsidP="00A71D59">
      <w:pPr>
        <w:pStyle w:val="GPSL3NUMBERED"/>
      </w:pPr>
      <w:r w:rsidRPr="00292788">
        <w:t>For each Agile Development Project, the Supplier will document and agree with the Buyer:</w:t>
      </w:r>
    </w:p>
    <w:p w14:paraId="59E23C01" w14:textId="77777777" w:rsidR="00630750" w:rsidRPr="00292788" w:rsidRDefault="00630750" w:rsidP="00A71D59">
      <w:pPr>
        <w:pStyle w:val="GPSL4numbered"/>
      </w:pPr>
      <w:r w:rsidRPr="00292788">
        <w:t>the team to perform the services (</w:t>
      </w:r>
      <w:r w:rsidRPr="00292788">
        <w:rPr>
          <w:b/>
        </w:rPr>
        <w:t>"Project Team"</w:t>
      </w:r>
      <w:r w:rsidRPr="00292788">
        <w:t>) on the basis that the size and/or composition of the Project Team may be subject to amendment by written agreement of the Parties; and</w:t>
      </w:r>
      <w:bookmarkStart w:id="5" w:name="_Ref42086806"/>
    </w:p>
    <w:p w14:paraId="5724E740" w14:textId="77777777" w:rsidR="00630750" w:rsidRPr="00292788" w:rsidRDefault="00630750" w:rsidP="00A71D59">
      <w:pPr>
        <w:pStyle w:val="GPSL4numbered"/>
      </w:pPr>
      <w:bookmarkStart w:id="6" w:name="_Ref43399707"/>
      <w:bookmarkEnd w:id="5"/>
      <w:r w:rsidRPr="00292788">
        <w:t>the overarching aims and objectives of the project (</w:t>
      </w:r>
      <w:r w:rsidRPr="00292788">
        <w:rPr>
          <w:b/>
        </w:rPr>
        <w:t>"Project Vision"</w:t>
      </w:r>
      <w:r w:rsidRPr="00292788">
        <w:t>) having regard always to the Buyer's requirements.</w:t>
      </w:r>
      <w:bookmarkEnd w:id="6"/>
    </w:p>
    <w:p w14:paraId="3DC869E0" w14:textId="77777777" w:rsidR="00630750" w:rsidRPr="00292788" w:rsidRDefault="00630750" w:rsidP="00A71D59">
      <w:pPr>
        <w:pStyle w:val="GPSL2numberedclause"/>
        <w:keepNext/>
        <w:rPr>
          <w:b/>
        </w:rPr>
      </w:pPr>
      <w:r w:rsidRPr="00292788">
        <w:rPr>
          <w:b/>
        </w:rPr>
        <w:t>Sprints</w:t>
      </w:r>
    </w:p>
    <w:p w14:paraId="4C92983B" w14:textId="77777777" w:rsidR="00630750" w:rsidRPr="00292788" w:rsidRDefault="00630750" w:rsidP="00A71D59">
      <w:pPr>
        <w:pStyle w:val="GPSL2numberedclause"/>
        <w:numPr>
          <w:ilvl w:val="0"/>
          <w:numId w:val="0"/>
        </w:numPr>
        <w:ind w:left="936"/>
        <w:rPr>
          <w:rFonts w:eastAsia="Arial"/>
        </w:rPr>
      </w:pPr>
      <w:r w:rsidRPr="00292788">
        <w:rPr>
          <w:rFonts w:eastAsia="Arial"/>
        </w:rPr>
        <w:t>Each Agile Development Project will be divided into an agreed number of Sprints.</w:t>
      </w:r>
    </w:p>
    <w:p w14:paraId="2EE6F1D1" w14:textId="77777777" w:rsidR="00630750" w:rsidRPr="00292788" w:rsidRDefault="00630750" w:rsidP="00A71D59">
      <w:pPr>
        <w:pStyle w:val="GPSL2numberedclause"/>
        <w:keepNext/>
        <w:rPr>
          <w:b/>
        </w:rPr>
      </w:pPr>
      <w:r w:rsidRPr="00292788">
        <w:rPr>
          <w:b/>
        </w:rPr>
        <w:t>Release Planning: High-level User Stories and Sub-Stories</w:t>
      </w:r>
    </w:p>
    <w:p w14:paraId="6CD7A55B" w14:textId="77777777" w:rsidR="00630750" w:rsidRPr="00292788" w:rsidRDefault="00630750" w:rsidP="00A71D59">
      <w:pPr>
        <w:pStyle w:val="GPSL3NUMBERED"/>
      </w:pPr>
      <w:r w:rsidRPr="00292788">
        <w:t>The Supplier will use the Buyer's requirements and the Project Vision to:</w:t>
      </w:r>
    </w:p>
    <w:p w14:paraId="27EF8A5F" w14:textId="77777777" w:rsidR="00630750" w:rsidRPr="00292788" w:rsidRDefault="00630750" w:rsidP="00A71D59">
      <w:pPr>
        <w:pStyle w:val="GPSL4numbered"/>
      </w:pPr>
      <w:r w:rsidRPr="00292788">
        <w:t xml:space="preserve">identify and agree User Stories defining the scope of the relevant Deliverables; </w:t>
      </w:r>
    </w:p>
    <w:p w14:paraId="2B9C3129" w14:textId="77777777" w:rsidR="00630750" w:rsidRPr="00292788" w:rsidRDefault="00630750" w:rsidP="00A71D59">
      <w:pPr>
        <w:pStyle w:val="GPSL4numbered"/>
      </w:pPr>
      <w:r w:rsidRPr="00292788">
        <w:t>identify any Buyer dependencies relevant to a particular User Story and the point within such User Story when that dependency is required,</w:t>
      </w:r>
    </w:p>
    <w:p w14:paraId="2216B2C9" w14:textId="77777777" w:rsidR="00630750" w:rsidRPr="00292788" w:rsidRDefault="00630750" w:rsidP="00A71D59">
      <w:pPr>
        <w:pBdr>
          <w:top w:val="nil"/>
          <w:left w:val="nil"/>
          <w:bottom w:val="nil"/>
          <w:right w:val="nil"/>
          <w:between w:val="nil"/>
        </w:pBdr>
        <w:tabs>
          <w:tab w:val="left" w:pos="2552"/>
        </w:tabs>
        <w:spacing w:before="120" w:after="120"/>
        <w:ind w:left="1710"/>
        <w:jc w:val="left"/>
        <w:rPr>
          <w:rFonts w:ascii="Arial" w:eastAsia="Arial" w:hAnsi="Arial" w:cs="Arial"/>
          <w:color w:val="000000"/>
          <w:sz w:val="24"/>
          <w:szCs w:val="24"/>
        </w:rPr>
      </w:pPr>
      <w:r w:rsidRPr="00292788">
        <w:rPr>
          <w:rFonts w:ascii="Arial" w:eastAsia="Arial" w:hAnsi="Arial" w:cs="Arial"/>
          <w:color w:val="000000"/>
          <w:sz w:val="24"/>
          <w:szCs w:val="24"/>
        </w:rPr>
        <w:t>and present such User Stories and dependencies to the Buyer for its approval.</w:t>
      </w:r>
    </w:p>
    <w:p w14:paraId="5BD58808" w14:textId="77777777" w:rsidR="00630750" w:rsidRPr="00292788" w:rsidRDefault="00630750" w:rsidP="00A71D59">
      <w:pPr>
        <w:pStyle w:val="GPSL3NUMBERED"/>
      </w:pPr>
      <w:bookmarkStart w:id="7" w:name="_Ref42085053"/>
      <w:r w:rsidRPr="00292788">
        <w:t>The Supplier will, at the start of the Agile Development Project in consultation with the Buyer, propose acceptance criteria and acceptance tests relating to the relevant Deliverables and will comply with Schedule 8 (Implementation Plan and Testing) for the Buyer’s approval.</w:t>
      </w:r>
      <w:bookmarkEnd w:id="7"/>
      <w:r w:rsidRPr="00292788">
        <w:t xml:space="preserve">  </w:t>
      </w:r>
    </w:p>
    <w:p w14:paraId="29D091E5" w14:textId="44F4F4F0" w:rsidR="00630750" w:rsidRPr="00292788" w:rsidRDefault="00630750" w:rsidP="00A71D59">
      <w:pPr>
        <w:pStyle w:val="GPSL3NUMBERED"/>
      </w:pPr>
      <w:r w:rsidRPr="00292788">
        <w:t xml:space="preserve">The Supplier will, at the start of each Sprint, propose acceptance tests for each User Story based on the acceptance criteria in </w:t>
      </w:r>
      <w:r w:rsidR="00687EA1">
        <w:t>P</w:t>
      </w:r>
      <w:r w:rsidR="00E358EE" w:rsidRPr="00292788">
        <w:t>aragraph </w:t>
      </w:r>
      <w:r w:rsidR="00E358EE" w:rsidRPr="00292788">
        <w:fldChar w:fldCharType="begin"/>
      </w:r>
      <w:r w:rsidR="00E358EE" w:rsidRPr="00292788">
        <w:instrText xml:space="preserve"> REF _Ref42085053 \w \h </w:instrText>
      </w:r>
      <w:r w:rsidR="00292788">
        <w:instrText xml:space="preserve"> \* MERGEFORMAT </w:instrText>
      </w:r>
      <w:r w:rsidR="00E358EE" w:rsidRPr="00292788">
        <w:fldChar w:fldCharType="separate"/>
      </w:r>
      <w:r w:rsidR="00292788">
        <w:t>2.3.2</w:t>
      </w:r>
      <w:r w:rsidR="00E358EE" w:rsidRPr="00292788">
        <w:fldChar w:fldCharType="end"/>
      </w:r>
      <w:r w:rsidRPr="00292788">
        <w:t xml:space="preserve"> and any additional criteria applicable to a Release for approval by the Buyer. </w:t>
      </w:r>
    </w:p>
    <w:p w14:paraId="4179C2C0" w14:textId="77777777" w:rsidR="00630750" w:rsidRPr="00292788" w:rsidRDefault="00630750" w:rsidP="00A71D59">
      <w:pPr>
        <w:pStyle w:val="GPSL3NUMBERED"/>
      </w:pPr>
      <w:r w:rsidRPr="00292788">
        <w:lastRenderedPageBreak/>
        <w:t>During the Agile Development Project, the Supplier will be responsible for preparing and drafting and updating User Stories, dependencies and acceptance criteria for approval by the Buyer.</w:t>
      </w:r>
    </w:p>
    <w:p w14:paraId="7731214E" w14:textId="77777777" w:rsidR="00630750" w:rsidRPr="00292788" w:rsidRDefault="00630750" w:rsidP="00E358EE">
      <w:pPr>
        <w:pStyle w:val="GPSL2numberedclause"/>
        <w:keepNext/>
        <w:rPr>
          <w:b/>
        </w:rPr>
      </w:pPr>
      <w:r w:rsidRPr="00292788">
        <w:rPr>
          <w:b/>
        </w:rPr>
        <w:t>Release Planning: Initial Story Mapping</w:t>
      </w:r>
    </w:p>
    <w:p w14:paraId="32D79A35" w14:textId="77777777" w:rsidR="00630750" w:rsidRPr="00292788" w:rsidRDefault="00630750" w:rsidP="00E358EE">
      <w:pPr>
        <w:pStyle w:val="GPSL2numberedclause"/>
        <w:keepNext/>
        <w:numPr>
          <w:ilvl w:val="0"/>
          <w:numId w:val="0"/>
        </w:numPr>
        <w:ind w:left="936"/>
      </w:pPr>
      <w:r w:rsidRPr="00292788">
        <w:t>The Supplier will in consultation with the Buyer:</w:t>
      </w:r>
    </w:p>
    <w:p w14:paraId="1443BA40" w14:textId="77777777" w:rsidR="00630750" w:rsidRPr="00292788" w:rsidRDefault="00630750" w:rsidP="00E358EE">
      <w:pPr>
        <w:pStyle w:val="GPSL3NUMBERED"/>
      </w:pPr>
      <w:r w:rsidRPr="00292788">
        <w:t>categorise and group User Stories by function (user activity category);</w:t>
      </w:r>
    </w:p>
    <w:p w14:paraId="054CD84F" w14:textId="77777777" w:rsidR="00630750" w:rsidRPr="00292788" w:rsidRDefault="00630750" w:rsidP="00E358EE">
      <w:pPr>
        <w:pStyle w:val="GPSL3NUMBERED"/>
      </w:pPr>
      <w:r w:rsidRPr="00292788">
        <w:t>allocate User Stories to a Release and validate the inclusion of User Stories in that Release; and</w:t>
      </w:r>
    </w:p>
    <w:p w14:paraId="701304DF" w14:textId="77777777" w:rsidR="00630750" w:rsidRPr="00292788" w:rsidRDefault="00630750" w:rsidP="00E358EE">
      <w:pPr>
        <w:pStyle w:val="GPSL3NUMBERED"/>
      </w:pPr>
      <w:bookmarkStart w:id="8" w:name="_Ref42085320"/>
      <w:r w:rsidRPr="00292788">
        <w:t>assign an indicative priority for each User Story within a particular Release using agreed indicative categories such as "must have" or "good to have",</w:t>
      </w:r>
      <w:bookmarkEnd w:id="8"/>
    </w:p>
    <w:p w14:paraId="24AEC55E" w14:textId="77777777" w:rsidR="00630750" w:rsidRPr="00292788" w:rsidRDefault="00630750" w:rsidP="00E358EE">
      <w:pPr>
        <w:pStyle w:val="GPSL2numberedclause"/>
        <w:keepNext/>
        <w:numPr>
          <w:ilvl w:val="0"/>
          <w:numId w:val="0"/>
        </w:numPr>
        <w:ind w:left="936"/>
        <w:rPr>
          <w:rFonts w:ascii="Arial" w:eastAsia="Arial" w:hAnsi="Arial"/>
          <w:color w:val="000000"/>
          <w:szCs w:val="24"/>
        </w:rPr>
      </w:pPr>
      <w:r w:rsidRPr="00292788">
        <w:rPr>
          <w:rFonts w:ascii="Arial" w:eastAsia="Arial" w:hAnsi="Arial"/>
          <w:color w:val="000000"/>
          <w:szCs w:val="24"/>
        </w:rPr>
        <w:t xml:space="preserve">for approval by the Buyer. </w:t>
      </w:r>
    </w:p>
    <w:p w14:paraId="5FD65F6B" w14:textId="77777777" w:rsidR="00630750" w:rsidRPr="00292788" w:rsidRDefault="00630750" w:rsidP="00E358EE">
      <w:pPr>
        <w:pStyle w:val="GPSL2numberedclause"/>
        <w:keepNext/>
        <w:rPr>
          <w:b/>
        </w:rPr>
      </w:pPr>
      <w:r w:rsidRPr="00292788">
        <w:rPr>
          <w:b/>
        </w:rPr>
        <w:t>Release Planning: Point and Velocity Estimation</w:t>
      </w:r>
    </w:p>
    <w:p w14:paraId="3E177585" w14:textId="77777777" w:rsidR="00630750" w:rsidRPr="00292788" w:rsidRDefault="00630750" w:rsidP="00E358EE">
      <w:pPr>
        <w:pStyle w:val="GPSL3NUMBERED"/>
      </w:pPr>
      <w:r w:rsidRPr="00292788">
        <w:t>The Supplier will:</w:t>
      </w:r>
    </w:p>
    <w:p w14:paraId="25044D81" w14:textId="77777777" w:rsidR="00630750" w:rsidRPr="00292788" w:rsidRDefault="00630750" w:rsidP="00292788">
      <w:pPr>
        <w:pStyle w:val="GPSL4numbered"/>
      </w:pPr>
      <w:r w:rsidRPr="00292788">
        <w:t>estimate feature complexity for each requirement/User Story allocated to a Release;</w:t>
      </w:r>
    </w:p>
    <w:p w14:paraId="311E0DB4" w14:textId="77777777" w:rsidR="00630750" w:rsidRPr="00292788" w:rsidRDefault="00630750" w:rsidP="00292788">
      <w:pPr>
        <w:pStyle w:val="GPSL4numbered"/>
      </w:pPr>
      <w:r w:rsidRPr="00292788">
        <w:t>estimate the Velocity Measure of the Project Team in delivering a Release and the time required by the Project Team to complete such Release; and</w:t>
      </w:r>
    </w:p>
    <w:p w14:paraId="690082F0" w14:textId="77777777" w:rsidR="00630750" w:rsidRPr="00292788" w:rsidRDefault="00630750" w:rsidP="00292788">
      <w:pPr>
        <w:pStyle w:val="GPSL4numbered"/>
      </w:pPr>
      <w:r w:rsidRPr="00292788">
        <w:t>upload each requirement/User Story into Requirement Tracking Tool.</w:t>
      </w:r>
    </w:p>
    <w:p w14:paraId="53AC1524" w14:textId="77777777" w:rsidR="00630750" w:rsidRPr="00292788" w:rsidRDefault="00630750" w:rsidP="00E358EE">
      <w:pPr>
        <w:pStyle w:val="GPSL3NUMBERED"/>
        <w:rPr>
          <w:rFonts w:ascii="Arial" w:eastAsia="Arial" w:hAnsi="Arial" w:cs="Arial"/>
          <w:color w:val="000000"/>
          <w:szCs w:val="24"/>
        </w:rPr>
      </w:pPr>
      <w:r w:rsidRPr="00292788">
        <w:rPr>
          <w:rFonts w:ascii="Arial" w:eastAsia="Arial" w:hAnsi="Arial" w:cs="Arial"/>
          <w:color w:val="000000"/>
          <w:szCs w:val="24"/>
        </w:rPr>
        <w:t>In doing so, the Supplier will have regard to any potential input from the Buyer or third party resources located in other time zones and the impact that this may have on the timely completion of a Release's delivery.</w:t>
      </w:r>
    </w:p>
    <w:p w14:paraId="0BB3EBC2" w14:textId="77777777" w:rsidR="00630750" w:rsidRPr="00292788" w:rsidRDefault="00630750" w:rsidP="00E358EE">
      <w:pPr>
        <w:pStyle w:val="GPSL2numberedclause"/>
        <w:keepNext/>
        <w:rPr>
          <w:b/>
        </w:rPr>
      </w:pPr>
      <w:r w:rsidRPr="00292788">
        <w:rPr>
          <w:b/>
        </w:rPr>
        <w:t>Release Planning: Determine Release Date and Re-prioritise</w:t>
      </w:r>
    </w:p>
    <w:p w14:paraId="1068379D" w14:textId="4527699E" w:rsidR="00630750" w:rsidRPr="00292788" w:rsidRDefault="00630750" w:rsidP="00E358EE">
      <w:pPr>
        <w:pStyle w:val="GPSL3NUMBERED"/>
      </w:pPr>
      <w:r w:rsidRPr="00292788">
        <w:t xml:space="preserve">The Supplier will review and revalidate the indicative User Story priorities set out at </w:t>
      </w:r>
      <w:r w:rsidR="00687EA1">
        <w:t>P</w:t>
      </w:r>
      <w:r w:rsidR="0020048C" w:rsidRPr="00292788">
        <w:t>aragraph</w:t>
      </w:r>
      <w:r w:rsidRPr="00292788">
        <w:t xml:space="preserve"> </w:t>
      </w:r>
      <w:r w:rsidRPr="00292788">
        <w:fldChar w:fldCharType="begin"/>
      </w:r>
      <w:r w:rsidRPr="00292788">
        <w:instrText xml:space="preserve"> REF _Ref42085320 \r \h  \* MERGEFORMAT </w:instrText>
      </w:r>
      <w:r w:rsidRPr="00292788">
        <w:fldChar w:fldCharType="separate"/>
      </w:r>
      <w:r w:rsidR="00292788">
        <w:t>2.4.3</w:t>
      </w:r>
      <w:r w:rsidRPr="00292788">
        <w:fldChar w:fldCharType="end"/>
      </w:r>
      <w:r w:rsidRPr="00292788">
        <w:t xml:space="preserve"> above.  If, as a result of such review, the Supplier believes that the Release will not be achieved within its defined time frame:</w:t>
      </w:r>
    </w:p>
    <w:p w14:paraId="07A11C6B" w14:textId="45C5606A" w:rsidR="008A6688" w:rsidRPr="00292788" w:rsidRDefault="00630750" w:rsidP="00E358EE">
      <w:pPr>
        <w:pStyle w:val="GPSL4numbered"/>
      </w:pPr>
      <w:r w:rsidRPr="00292788">
        <w:t xml:space="preserve">if this is caused by a change made by Buyer, the Supplier will request a </w:t>
      </w:r>
      <w:r w:rsidR="003A1D99">
        <w:t>Change Request</w:t>
      </w:r>
      <w:r w:rsidRPr="00292788">
        <w:t xml:space="preserve">; and </w:t>
      </w:r>
    </w:p>
    <w:p w14:paraId="336AB33A" w14:textId="3F219D6C" w:rsidR="00630750" w:rsidRPr="00292788" w:rsidRDefault="00630750" w:rsidP="00E358EE">
      <w:pPr>
        <w:pStyle w:val="GPSL4numbered"/>
      </w:pPr>
      <w:r w:rsidRPr="00292788">
        <w:t xml:space="preserve">if this is due to an underestimation of the effort required or because the Supplier has failed to achieve the anticipated Velocity Measure, the Supplier will provide, at its cost, such additional resources as may be required to ensure that the Release achieves its defined timeframe. </w:t>
      </w:r>
    </w:p>
    <w:p w14:paraId="1F6A96DB" w14:textId="4010A809" w:rsidR="00630750" w:rsidRPr="00292788" w:rsidRDefault="00630750" w:rsidP="00E358EE">
      <w:pPr>
        <w:pStyle w:val="GPSL3NUMBERED"/>
        <w:rPr>
          <w:rFonts w:ascii="Arial" w:eastAsia="Arial" w:hAnsi="Arial" w:cs="Arial"/>
          <w:color w:val="000000"/>
          <w:szCs w:val="24"/>
        </w:rPr>
      </w:pPr>
      <w:r w:rsidRPr="00292788">
        <w:rPr>
          <w:rFonts w:ascii="Arial" w:eastAsia="Arial" w:hAnsi="Arial" w:cs="Arial"/>
          <w:color w:val="000000"/>
          <w:szCs w:val="24"/>
        </w:rPr>
        <w:t xml:space="preserve">Alternatively, the Parties may agree such changes to any User Story or </w:t>
      </w:r>
      <w:r w:rsidRPr="00292788">
        <w:t>User</w:t>
      </w:r>
      <w:r w:rsidRPr="00292788">
        <w:rPr>
          <w:rFonts w:ascii="Arial" w:eastAsia="Arial" w:hAnsi="Arial" w:cs="Arial"/>
          <w:color w:val="000000"/>
          <w:szCs w:val="24"/>
        </w:rPr>
        <w:t xml:space="preserve"> Story priorities as are reasonably required via the </w:t>
      </w:r>
      <w:r w:rsidR="003A1D99">
        <w:rPr>
          <w:rFonts w:ascii="Arial" w:eastAsia="Arial" w:hAnsi="Arial" w:cs="Arial"/>
          <w:color w:val="000000"/>
          <w:szCs w:val="24"/>
        </w:rPr>
        <w:t>Change Request</w:t>
      </w:r>
      <w:r w:rsidRPr="00292788">
        <w:rPr>
          <w:rFonts w:ascii="Arial" w:eastAsia="Arial" w:hAnsi="Arial" w:cs="Arial"/>
          <w:color w:val="000000"/>
          <w:szCs w:val="24"/>
        </w:rPr>
        <w:t xml:space="preserve"> Procedure.</w:t>
      </w:r>
    </w:p>
    <w:p w14:paraId="572A20C8" w14:textId="5A0B3FD4" w:rsidR="00630750" w:rsidRPr="00292788" w:rsidRDefault="00630750" w:rsidP="00E358EE">
      <w:pPr>
        <w:pStyle w:val="GPSL3NUMBERED"/>
      </w:pPr>
      <w:r w:rsidRPr="00292788">
        <w:t xml:space="preserve">The Buyer will be entitled to reprioritise, amend, modify or remove </w:t>
      </w:r>
      <w:r w:rsidRPr="00292788">
        <w:lastRenderedPageBreak/>
        <w:t xml:space="preserve">User Stories prior to the commencement of a Release via the </w:t>
      </w:r>
      <w:r w:rsidR="003A1D99">
        <w:t>Change Request</w:t>
      </w:r>
      <w:r w:rsidRPr="00292788">
        <w:t xml:space="preserve"> Procedure.</w:t>
      </w:r>
    </w:p>
    <w:p w14:paraId="06386E9A" w14:textId="77777777" w:rsidR="00630750" w:rsidRPr="00292788" w:rsidRDefault="00630750" w:rsidP="00E358EE">
      <w:pPr>
        <w:pStyle w:val="GPSL2numberedclause"/>
        <w:keepNext/>
        <w:rPr>
          <w:b/>
        </w:rPr>
      </w:pPr>
      <w:r w:rsidRPr="00292788">
        <w:rPr>
          <w:b/>
        </w:rPr>
        <w:t>Release Planning: General</w:t>
      </w:r>
    </w:p>
    <w:p w14:paraId="3DF7CA89" w14:textId="77777777" w:rsidR="00630750" w:rsidRPr="00292788" w:rsidRDefault="00630750" w:rsidP="00E358EE">
      <w:pPr>
        <w:pStyle w:val="GPSL3NUMBERED"/>
      </w:pPr>
      <w:r w:rsidRPr="00292788">
        <w:t>The Supplier will inform the Buyer if it believes that any User Stories are not suitable for development using an Agile project methodology.</w:t>
      </w:r>
    </w:p>
    <w:p w14:paraId="6621B346" w14:textId="77777777" w:rsidR="00630750" w:rsidRPr="00292788" w:rsidRDefault="00630750" w:rsidP="00E358EE">
      <w:pPr>
        <w:pStyle w:val="GPSL3NUMBERED"/>
      </w:pPr>
      <w:r w:rsidRPr="00292788">
        <w:t>The Supplier will regularly update the Requirement Tracking Tool to provide a close to real time overview of status of the Agile Development Project, Sprint status, Sprint backlog, and the progress/status of individual User Stories.</w:t>
      </w:r>
    </w:p>
    <w:p w14:paraId="35E7658A" w14:textId="77777777" w:rsidR="00630750" w:rsidRPr="00292788" w:rsidRDefault="00630750" w:rsidP="00E358EE">
      <w:pPr>
        <w:pStyle w:val="GPSL2numberedclause"/>
        <w:keepNext/>
        <w:rPr>
          <w:b/>
        </w:rPr>
      </w:pPr>
      <w:r w:rsidRPr="00292788">
        <w:rPr>
          <w:b/>
        </w:rPr>
        <w:t>Sprint Planning</w:t>
      </w:r>
    </w:p>
    <w:p w14:paraId="092F2233" w14:textId="395381DD" w:rsidR="00630750" w:rsidRPr="00292788" w:rsidRDefault="00630750" w:rsidP="00E358EE">
      <w:pPr>
        <w:pStyle w:val="GPSL3NUMBERED"/>
      </w:pPr>
      <w:bookmarkStart w:id="9" w:name="_Ref42086046"/>
      <w:r w:rsidRPr="00292788">
        <w:t xml:space="preserve">Each Sprint will last for between </w:t>
      </w:r>
      <w:r w:rsidRPr="00757303">
        <w:t xml:space="preserve">2 and </w:t>
      </w:r>
      <w:r w:rsidR="00123C7A" w:rsidRPr="00757303">
        <w:t>3</w:t>
      </w:r>
      <w:r w:rsidRPr="00292788">
        <w:t xml:space="preserve"> weeks unless otherwise agreed between the Parties.</w:t>
      </w:r>
      <w:bookmarkEnd w:id="9"/>
    </w:p>
    <w:p w14:paraId="703FA171" w14:textId="77777777" w:rsidR="00630750" w:rsidRPr="00292788" w:rsidRDefault="00630750" w:rsidP="00E358EE">
      <w:pPr>
        <w:pStyle w:val="GPSL3NUMBERED"/>
      </w:pPr>
      <w:r w:rsidRPr="00292788">
        <w:t>At the start of each Sprint, the Supplier will re-estimate the feature story complexity value of each User Story and notify the Buyer if there are any significant increases or decreases in the complexity of the Sprint and agree which User Stories should be removed from the Sprint.</w:t>
      </w:r>
    </w:p>
    <w:p w14:paraId="54215E9E" w14:textId="77777777" w:rsidR="00630750" w:rsidRPr="00292788" w:rsidRDefault="00630750" w:rsidP="00E358EE">
      <w:pPr>
        <w:pStyle w:val="GPSL3NUMBERED"/>
      </w:pPr>
      <w:r w:rsidRPr="00292788">
        <w:t>If the Buyer agrees, the Parties may add or remove User Stories from a particular Release to take account of any changes in estimated complexity, or amend the scheduled Release date.</w:t>
      </w:r>
    </w:p>
    <w:p w14:paraId="1F37A2E6" w14:textId="77777777" w:rsidR="00630750" w:rsidRPr="00292788" w:rsidRDefault="00630750" w:rsidP="00E358EE">
      <w:pPr>
        <w:pStyle w:val="GPSL3NUMBERED"/>
      </w:pPr>
      <w:r w:rsidRPr="00292788">
        <w:t>During the course of each Sprint, the Supplier will:</w:t>
      </w:r>
    </w:p>
    <w:p w14:paraId="347120AE" w14:textId="77777777" w:rsidR="00630750" w:rsidRPr="00292788" w:rsidRDefault="00630750" w:rsidP="00E358EE">
      <w:pPr>
        <w:pStyle w:val="GPSL4numbered"/>
      </w:pPr>
      <w:r w:rsidRPr="00292788">
        <w:t>develop the selected User Stories using the agreed test-driven development methodology;</w:t>
      </w:r>
    </w:p>
    <w:p w14:paraId="72FF85DB" w14:textId="77777777" w:rsidR="00630750" w:rsidRPr="00292788" w:rsidRDefault="00630750" w:rsidP="00E358EE">
      <w:pPr>
        <w:pStyle w:val="GPSL4numbered"/>
      </w:pPr>
      <w:r w:rsidRPr="00292788">
        <w:t>once developed, make any Deliverables related to that User Story available to Buyer in an agreed test area and mark the User Story as completed in the Requirement Tracking Tool;</w:t>
      </w:r>
    </w:p>
    <w:p w14:paraId="4FBF09CF" w14:textId="77777777" w:rsidR="00630750" w:rsidRPr="00292788" w:rsidRDefault="00630750" w:rsidP="00E358EE">
      <w:pPr>
        <w:pStyle w:val="GPSL4numbered"/>
      </w:pPr>
      <w:r w:rsidRPr="00292788">
        <w:t>test all developed User Stories, including carrying out robust regression and component testing as agreed between the parties or set out in any agreed requirements, to ensure that they function correctly and fulfil the relevant acceptance criteria; and</w:t>
      </w:r>
    </w:p>
    <w:p w14:paraId="6EE82FB9" w14:textId="77777777" w:rsidR="00630750" w:rsidRPr="00292788" w:rsidRDefault="00630750" w:rsidP="00E358EE">
      <w:pPr>
        <w:pStyle w:val="GPSL4numbered"/>
      </w:pPr>
      <w:r w:rsidRPr="00292788">
        <w:t>submit completed User Stories to Buyer for final review and approval,</w:t>
      </w:r>
    </w:p>
    <w:p w14:paraId="5C7BD121" w14:textId="77777777" w:rsidR="00630750" w:rsidRPr="00292788" w:rsidRDefault="00630750" w:rsidP="00E358EE">
      <w:pPr>
        <w:pStyle w:val="GPSL3NUMBERED"/>
        <w:numPr>
          <w:ilvl w:val="0"/>
          <w:numId w:val="0"/>
        </w:numPr>
        <w:ind w:left="1699"/>
        <w:rPr>
          <w:rFonts w:eastAsia="Arial"/>
        </w:rPr>
      </w:pPr>
      <w:r w:rsidRPr="00292788">
        <w:rPr>
          <w:rFonts w:eastAsia="Arial"/>
        </w:rPr>
        <w:t>in each case taking all reasonable steps to successfully develop and complete all User Stories allocated to a Release by the completion of the relevant Release.</w:t>
      </w:r>
    </w:p>
    <w:p w14:paraId="1512C1D2" w14:textId="77777777" w:rsidR="00630750" w:rsidRPr="00292788" w:rsidRDefault="00630750" w:rsidP="00E358EE">
      <w:pPr>
        <w:pStyle w:val="GPSL3NUMBERED"/>
      </w:pPr>
      <w:r w:rsidRPr="00292788">
        <w:t>The Supplier will promptly notify Buyer if it believes any amendments to the scope or content of a Sprint are required to achieve the Release, including adding, removing and amending User Stories within a Sprint.</w:t>
      </w:r>
    </w:p>
    <w:p w14:paraId="0BA25F2C" w14:textId="77777777" w:rsidR="00630750" w:rsidRPr="00292788" w:rsidRDefault="00630750" w:rsidP="00E358EE">
      <w:pPr>
        <w:pStyle w:val="GPSL3NUMBERED"/>
      </w:pPr>
      <w:bookmarkStart w:id="10" w:name="_Ref42086058"/>
      <w:r w:rsidRPr="00292788">
        <w:t>If the Parties agree to remove a User Story from a Sprint after the Sprint has commenced:</w:t>
      </w:r>
      <w:bookmarkEnd w:id="10"/>
    </w:p>
    <w:p w14:paraId="6F29D234" w14:textId="77777777" w:rsidR="00630750" w:rsidRPr="00292788" w:rsidRDefault="00630750" w:rsidP="00E358EE">
      <w:pPr>
        <w:pStyle w:val="GPSL4numbered"/>
      </w:pPr>
      <w:r w:rsidRPr="00292788">
        <w:lastRenderedPageBreak/>
        <w:t>and the request is made by Buyer, then the Velocity Measure for that Sprint will be adjusted as though the Supplier had developed such User Stories in the course of that Sprint; and</w:t>
      </w:r>
    </w:p>
    <w:p w14:paraId="32721013" w14:textId="77777777" w:rsidR="00630750" w:rsidRPr="00292788" w:rsidRDefault="00630750" w:rsidP="00E358EE">
      <w:pPr>
        <w:pStyle w:val="GPSL4numbered"/>
      </w:pPr>
      <w:r w:rsidRPr="00292788">
        <w:t>and the request is made by the Supplier and agreed to by Buyer, then the Velocity Measure for that Sprint will be adjusted to take account of the fact that the Supplier has failed to develop such User Stories in the course of that Sprint.</w:t>
      </w:r>
    </w:p>
    <w:p w14:paraId="5CDF740E" w14:textId="7C9C8AB1" w:rsidR="00630750" w:rsidRPr="00292788" w:rsidRDefault="00630750" w:rsidP="00E358EE">
      <w:pPr>
        <w:pStyle w:val="GPSL3NUMBERED"/>
      </w:pPr>
      <w:r w:rsidRPr="00292788">
        <w:t xml:space="preserve">For the purposes of </w:t>
      </w:r>
      <w:r w:rsidR="00687EA1">
        <w:t>P</w:t>
      </w:r>
      <w:r w:rsidRPr="00292788">
        <w:t xml:space="preserve">aragraphs </w:t>
      </w:r>
      <w:r w:rsidRPr="00292788">
        <w:fldChar w:fldCharType="begin"/>
      </w:r>
      <w:r w:rsidRPr="00292788">
        <w:instrText xml:space="preserve"> REF _Ref42086046 \r \h  \* MERGEFORMAT </w:instrText>
      </w:r>
      <w:r w:rsidRPr="00292788">
        <w:fldChar w:fldCharType="separate"/>
      </w:r>
      <w:r w:rsidR="0061340E">
        <w:t>2.8.1</w:t>
      </w:r>
      <w:r w:rsidRPr="00292788">
        <w:fldChar w:fldCharType="end"/>
      </w:r>
      <w:r w:rsidRPr="00292788">
        <w:t xml:space="preserve"> to </w:t>
      </w:r>
      <w:r w:rsidRPr="00292788">
        <w:fldChar w:fldCharType="begin"/>
      </w:r>
      <w:r w:rsidRPr="00292788">
        <w:instrText xml:space="preserve"> REF _Ref42086058 \r \h  \* MERGEFORMAT </w:instrText>
      </w:r>
      <w:r w:rsidRPr="00292788">
        <w:fldChar w:fldCharType="separate"/>
      </w:r>
      <w:r w:rsidR="0061340E">
        <w:t>2.8.6</w:t>
      </w:r>
      <w:r w:rsidRPr="00292788">
        <w:fldChar w:fldCharType="end"/>
      </w:r>
      <w:r w:rsidRPr="00292788">
        <w:t xml:space="preserve">, any changes to Releases or Sprints will be subject to agreement via the </w:t>
      </w:r>
      <w:r w:rsidR="003A1D99">
        <w:t>Change Request</w:t>
      </w:r>
      <w:r w:rsidRPr="00292788">
        <w:t xml:space="preserve"> Procedure.</w:t>
      </w:r>
    </w:p>
    <w:p w14:paraId="03741E0C" w14:textId="77777777" w:rsidR="00630750" w:rsidRPr="00292788" w:rsidRDefault="00630750" w:rsidP="00E358EE">
      <w:pPr>
        <w:pStyle w:val="GPSL2numberedclause"/>
        <w:keepNext/>
        <w:rPr>
          <w:b/>
        </w:rPr>
      </w:pPr>
      <w:r w:rsidRPr="00292788">
        <w:rPr>
          <w:b/>
        </w:rPr>
        <w:t>Release completion</w:t>
      </w:r>
    </w:p>
    <w:p w14:paraId="18B1677C" w14:textId="77777777" w:rsidR="00630750" w:rsidRPr="00292788" w:rsidRDefault="00630750" w:rsidP="00E358EE">
      <w:pPr>
        <w:pStyle w:val="GPSL3NUMBERED"/>
      </w:pPr>
      <w:bookmarkStart w:id="11" w:name="_Ref42086244"/>
      <w:r w:rsidRPr="00292788">
        <w:t>Following the completion of the development stage of each Sprint, the Buyer will, in accordance with Schedule 8 (Implementation Plan and Testing):</w:t>
      </w:r>
      <w:bookmarkEnd w:id="11"/>
    </w:p>
    <w:p w14:paraId="68DBD191" w14:textId="77777777" w:rsidR="00630750" w:rsidRPr="00292788" w:rsidRDefault="00630750" w:rsidP="00E358EE">
      <w:pPr>
        <w:pStyle w:val="GPSL4numbered"/>
      </w:pPr>
      <w:r w:rsidRPr="00292788">
        <w:t>perform the acceptance tests in order to validate the content of the Release against the Project Vision and the acceptance criteria; and</w:t>
      </w:r>
    </w:p>
    <w:p w14:paraId="5403997E" w14:textId="77777777" w:rsidR="00630750" w:rsidRPr="00292788" w:rsidRDefault="00630750" w:rsidP="00E358EE">
      <w:pPr>
        <w:pStyle w:val="GPSL4numbered"/>
      </w:pPr>
      <w:r w:rsidRPr="00292788">
        <w:t>identify any errors, bugs, unexpected behaviours or other failure of the Release to comply with the functional requirements or specifications of the acceptance criteria or the Project Vision.</w:t>
      </w:r>
    </w:p>
    <w:p w14:paraId="29244D3E" w14:textId="7DB215DB" w:rsidR="00630750" w:rsidRPr="00292788" w:rsidRDefault="00630750" w:rsidP="00E358EE">
      <w:pPr>
        <w:pStyle w:val="GPSL3NUMBERED"/>
      </w:pPr>
      <w:r w:rsidRPr="00292788">
        <w:t xml:space="preserve">As part of the Sprint planning process, the Supplier will propose for the Buyer’s approval a reasonable period of time within each Sprint for the Supplier to correct any Defects and to rectify any issues identified in the acceptance testing process set out in </w:t>
      </w:r>
      <w:r w:rsidR="00687EA1">
        <w:t>P</w:t>
      </w:r>
      <w:r w:rsidR="00E358EE" w:rsidRPr="00292788">
        <w:t>aragraph </w:t>
      </w:r>
      <w:r w:rsidRPr="00292788">
        <w:fldChar w:fldCharType="begin"/>
      </w:r>
      <w:r w:rsidRPr="00292788">
        <w:instrText xml:space="preserve"> REF _Ref42086244 \r \h  \* MERGEFORMAT </w:instrText>
      </w:r>
      <w:r w:rsidRPr="00292788">
        <w:fldChar w:fldCharType="separate"/>
      </w:r>
      <w:r w:rsidR="0061340E">
        <w:t>2.9.1</w:t>
      </w:r>
      <w:r w:rsidRPr="00292788">
        <w:fldChar w:fldCharType="end"/>
      </w:r>
      <w:r w:rsidRPr="00292788">
        <w:t xml:space="preserve"> above or otherwise identified by Buyer in its review of the Release.</w:t>
      </w:r>
    </w:p>
    <w:p w14:paraId="70B40E86" w14:textId="1F19BE24" w:rsidR="00630750" w:rsidRPr="00292788" w:rsidRDefault="00630750" w:rsidP="00E358EE">
      <w:pPr>
        <w:pStyle w:val="GPSL3NUMBERED"/>
      </w:pPr>
      <w:r w:rsidRPr="00292788">
        <w:t xml:space="preserve">Notwithstanding </w:t>
      </w:r>
      <w:r w:rsidR="00687EA1">
        <w:t>P</w:t>
      </w:r>
      <w:r w:rsidR="00E358EE" w:rsidRPr="00292788">
        <w:t>aragraph </w:t>
      </w:r>
      <w:r w:rsidRPr="00292788">
        <w:fldChar w:fldCharType="begin"/>
      </w:r>
      <w:r w:rsidRPr="00292788">
        <w:instrText xml:space="preserve"> REF _Ref42085053 \r \h  \* MERGEFORMAT </w:instrText>
      </w:r>
      <w:r w:rsidRPr="00292788">
        <w:fldChar w:fldCharType="separate"/>
      </w:r>
      <w:r w:rsidR="0061340E">
        <w:t>2.3.2</w:t>
      </w:r>
      <w:r w:rsidRPr="00292788">
        <w:fldChar w:fldCharType="end"/>
      </w:r>
      <w:r w:rsidRPr="00292788">
        <w:t>, the Buyer may specify additional acceptance tests or testing criteria required to be performed and used by the Supplier in respect of any iteration or Sprint, as part of the Agile project methodology.</w:t>
      </w:r>
    </w:p>
    <w:p w14:paraId="2118F79E" w14:textId="77777777" w:rsidR="008471A4" w:rsidRDefault="008471A4" w:rsidP="008471A4">
      <w:pPr>
        <w:pBdr>
          <w:top w:val="nil"/>
          <w:left w:val="nil"/>
          <w:bottom w:val="nil"/>
          <w:right w:val="nil"/>
          <w:between w:val="nil"/>
        </w:pBdr>
        <w:tabs>
          <w:tab w:val="left" w:pos="2552"/>
        </w:tabs>
        <w:spacing w:before="120" w:after="120"/>
        <w:ind w:left="2592"/>
        <w:jc w:val="left"/>
        <w:rPr>
          <w:rFonts w:ascii="Arial" w:eastAsia="Arial" w:hAnsi="Arial" w:cs="Arial"/>
          <w:color w:val="000000"/>
          <w:sz w:val="24"/>
          <w:szCs w:val="24"/>
          <w:highlight w:val="yellow"/>
        </w:rPr>
      </w:pPr>
    </w:p>
    <w:sectPr w:rsidR="008471A4">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70522" w14:textId="77777777" w:rsidR="00243721" w:rsidRDefault="00243721">
      <w:r>
        <w:separator/>
      </w:r>
    </w:p>
  </w:endnote>
  <w:endnote w:type="continuationSeparator" w:id="0">
    <w:p w14:paraId="128ACDBB" w14:textId="77777777" w:rsidR="00243721" w:rsidRDefault="0024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C710F" w14:textId="77777777" w:rsidR="0071067E" w:rsidRDefault="00710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13D3" w14:textId="77777777" w:rsidR="001C621B" w:rsidRDefault="001C621B">
    <w:pPr>
      <w:pBdr>
        <w:top w:val="nil"/>
        <w:left w:val="nil"/>
        <w:bottom w:val="nil"/>
        <w:right w:val="nil"/>
        <w:between w:val="nil"/>
      </w:pBdr>
      <w:tabs>
        <w:tab w:val="center" w:pos="4153"/>
        <w:tab w:val="right" w:pos="8306"/>
      </w:tabs>
      <w:rPr>
        <w:rFonts w:ascii="Arial" w:eastAsia="Arial" w:hAnsi="Arial" w:cs="Arial"/>
        <w:color w:val="000000"/>
        <w:sz w:val="20"/>
      </w:rPr>
    </w:pPr>
  </w:p>
  <w:p w14:paraId="26644C50" w14:textId="4C0C75AD" w:rsidR="001C621B" w:rsidRDefault="001C621B">
    <w:pPr>
      <w:tabs>
        <w:tab w:val="center" w:pos="4513"/>
        <w:tab w:val="right" w:pos="9026"/>
      </w:tabs>
      <w:rPr>
        <w:rFonts w:ascii="Arial" w:eastAsia="Arial" w:hAnsi="Arial" w:cs="Arial"/>
        <w:color w:val="BFBFBF"/>
        <w:sz w:val="20"/>
      </w:rPr>
    </w:pPr>
    <w:r>
      <w:rPr>
        <w:rFonts w:ascii="Arial" w:eastAsia="Arial" w:hAnsi="Arial" w:cs="Arial"/>
        <w:color w:val="BFBFBF"/>
        <w:sz w:val="20"/>
      </w:rPr>
      <w:t xml:space="preserve">Mid-Tier Contract                                           </w:t>
    </w:r>
  </w:p>
  <w:p w14:paraId="70D0578D" w14:textId="214CD139" w:rsidR="001C621B" w:rsidRDefault="0061340E">
    <w:pPr>
      <w:tabs>
        <w:tab w:val="center" w:pos="4513"/>
        <w:tab w:val="right" w:pos="9026"/>
      </w:tabs>
      <w:rPr>
        <w:rFonts w:ascii="Arial" w:eastAsia="Arial" w:hAnsi="Arial" w:cs="Arial"/>
        <w:color w:val="BFBFBF"/>
        <w:sz w:val="20"/>
      </w:rPr>
    </w:pPr>
    <w:r>
      <w:rPr>
        <w:rFonts w:ascii="Arial" w:eastAsia="Arial" w:hAnsi="Arial" w:cs="Arial"/>
        <w:color w:val="BFBFBF"/>
        <w:sz w:val="20"/>
      </w:rPr>
      <w:t>Agile development rider</w:t>
    </w:r>
    <w:r w:rsidR="001C621B">
      <w:rPr>
        <w:rFonts w:ascii="Arial" w:eastAsia="Arial" w:hAnsi="Arial" w:cs="Arial"/>
        <w:color w:val="BFBFBF"/>
        <w:sz w:val="20"/>
      </w:rPr>
      <w:tab/>
    </w:r>
    <w:r w:rsidR="001C621B">
      <w:rPr>
        <w:rFonts w:ascii="Arial" w:eastAsia="Arial" w:hAnsi="Arial" w:cs="Arial"/>
        <w:color w:val="BFBFBF"/>
        <w:sz w:val="20"/>
      </w:rPr>
      <w:tab/>
      <w:t xml:space="preserve"> </w:t>
    </w:r>
    <w:r w:rsidR="001C621B">
      <w:rPr>
        <w:rFonts w:ascii="Arial" w:eastAsia="Arial" w:hAnsi="Arial" w:cs="Arial"/>
        <w:color w:val="BFBFBF"/>
        <w:sz w:val="20"/>
      </w:rPr>
      <w:fldChar w:fldCharType="begin"/>
    </w:r>
    <w:r w:rsidR="001C621B">
      <w:rPr>
        <w:rFonts w:ascii="Arial" w:eastAsia="Arial" w:hAnsi="Arial" w:cs="Arial"/>
        <w:color w:val="BFBFBF"/>
        <w:sz w:val="20"/>
      </w:rPr>
      <w:instrText>PAGE</w:instrText>
    </w:r>
    <w:r w:rsidR="001C621B">
      <w:rPr>
        <w:rFonts w:ascii="Arial" w:eastAsia="Arial" w:hAnsi="Arial" w:cs="Arial"/>
        <w:color w:val="BFBFBF"/>
        <w:sz w:val="20"/>
      </w:rPr>
      <w:fldChar w:fldCharType="separate"/>
    </w:r>
    <w:r w:rsidR="003A1D99">
      <w:rPr>
        <w:rFonts w:ascii="Arial" w:eastAsia="Arial" w:hAnsi="Arial" w:cs="Arial"/>
        <w:noProof/>
        <w:color w:val="BFBFBF"/>
        <w:sz w:val="20"/>
      </w:rPr>
      <w:t>5</w:t>
    </w:r>
    <w:r w:rsidR="001C621B">
      <w:rPr>
        <w:rFonts w:ascii="Arial" w:eastAsia="Arial" w:hAnsi="Arial" w:cs="Arial"/>
        <w:color w:val="BFBFBF"/>
        <w:sz w:val="20"/>
      </w:rPr>
      <w:fldChar w:fldCharType="end"/>
    </w:r>
  </w:p>
  <w:p w14:paraId="5147553A" w14:textId="0BC3C0A2" w:rsidR="001C621B" w:rsidRDefault="009A3849">
    <w:pPr>
      <w:pBdr>
        <w:top w:val="nil"/>
        <w:left w:val="nil"/>
        <w:bottom w:val="nil"/>
        <w:right w:val="nil"/>
        <w:between w:val="nil"/>
      </w:pBdr>
      <w:tabs>
        <w:tab w:val="center" w:pos="4153"/>
        <w:tab w:val="right" w:pos="8306"/>
      </w:tabs>
      <w:rPr>
        <w:rFonts w:ascii="Arial" w:eastAsia="Arial" w:hAnsi="Arial" w:cs="Arial"/>
        <w:color w:val="A6A6A6"/>
        <w:sz w:val="20"/>
      </w:rPr>
    </w:pPr>
    <w:r>
      <w:rPr>
        <w:rFonts w:ascii="Arial" w:eastAsia="Arial" w:hAnsi="Arial" w:cs="Arial"/>
        <w:noProof/>
        <w:color w:val="A6A6A6"/>
        <w:sz w:val="20"/>
        <w:lang w:eastAsia="en-GB"/>
      </w:rPr>
      <mc:AlternateContent>
        <mc:Choice Requires="wps">
          <w:drawing>
            <wp:anchor distT="0" distB="0" distL="114300" distR="114300" simplePos="0" relativeHeight="251659264" behindDoc="0" locked="0" layoutInCell="0" allowOverlap="1" wp14:anchorId="6FC1CF28" wp14:editId="178C5710">
              <wp:simplePos x="0" y="0"/>
              <wp:positionH relativeFrom="page">
                <wp:posOffset>0</wp:posOffset>
              </wp:positionH>
              <wp:positionV relativeFrom="page">
                <wp:posOffset>10225405</wp:posOffset>
              </wp:positionV>
              <wp:extent cx="7562215" cy="273050"/>
              <wp:effectExtent l="0" t="0" r="0" b="12700"/>
              <wp:wrapNone/>
              <wp:docPr id="1" name="MSIPCM44724ccabb616aa2964bc58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A1F9BA" w14:textId="5933F1CC" w:rsidR="009A3849" w:rsidRPr="009A3849" w:rsidRDefault="009A3849" w:rsidP="009A3849">
                          <w:pPr>
                            <w:jc w:val="center"/>
                            <w:rPr>
                              <w:rFonts w:ascii="Calibri" w:hAnsi="Calibri" w:cs="Calibri"/>
                              <w:color w:val="000000"/>
                              <w:sz w:val="20"/>
                            </w:rPr>
                          </w:pPr>
                          <w:r w:rsidRPr="009A38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FC1CF28" id="_x0000_t202" coordsize="21600,21600" o:spt="202" path="m,l,21600r21600,l21600,xe">
              <v:stroke joinstyle="miter"/>
              <v:path gradientshapeok="t" o:connecttype="rect"/>
            </v:shapetype>
            <v:shape id="MSIPCM44724ccabb616aa2964bc58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" o:allowincell="f" filled="f" stroked="f" strokeweight=".5pt">
              <v:fill o:detectmouseclick="t"/>
              <v:textbox inset=",0,,0">
                <w:txbxContent>
                  <w:p w14:paraId="56A1F9BA" w14:textId="5933F1CC" w:rsidR="009A3849" w:rsidRPr="009A3849" w:rsidRDefault="009A3849" w:rsidP="009A3849">
                    <w:pPr>
                      <w:jc w:val="center"/>
                      <w:rPr>
                        <w:rFonts w:ascii="Calibri" w:hAnsi="Calibri" w:cs="Calibri"/>
                        <w:color w:val="000000"/>
                        <w:sz w:val="20"/>
                      </w:rPr>
                    </w:pPr>
                    <w:r w:rsidRPr="009A384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B9968" w14:textId="77777777" w:rsidR="001C621B" w:rsidRDefault="001C621B">
    <w:pPr>
      <w:pBdr>
        <w:top w:val="nil"/>
        <w:left w:val="nil"/>
        <w:bottom w:val="nil"/>
        <w:right w:val="nil"/>
        <w:between w:val="nil"/>
      </w:pBdr>
      <w:tabs>
        <w:tab w:val="center" w:pos="4153"/>
        <w:tab w:val="right" w:pos="8306"/>
      </w:tabs>
      <w:rPr>
        <w:rFonts w:ascii="Calibri" w:eastAsia="Calibri" w:hAnsi="Calibri" w:cs="Calibri"/>
        <w:color w:val="A6A6A6"/>
      </w:rPr>
    </w:pPr>
  </w:p>
  <w:p w14:paraId="6C08EB84" w14:textId="77777777" w:rsidR="001C621B" w:rsidRDefault="001C621B">
    <w:pPr>
      <w:pBdr>
        <w:top w:val="nil"/>
        <w:left w:val="nil"/>
        <w:bottom w:val="nil"/>
        <w:right w:val="nil"/>
        <w:between w:val="nil"/>
      </w:pBdr>
      <w:tabs>
        <w:tab w:val="center" w:pos="4153"/>
        <w:tab w:val="right" w:pos="8306"/>
      </w:tabs>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2D4024C2" w14:textId="77777777" w:rsidR="001C621B" w:rsidRDefault="001C621B">
    <w:pPr>
      <w:pBdr>
        <w:top w:val="nil"/>
        <w:left w:val="nil"/>
        <w:bottom w:val="nil"/>
        <w:right w:val="nil"/>
        <w:between w:val="nil"/>
      </w:pBdr>
      <w:tabs>
        <w:tab w:val="center" w:pos="4153"/>
        <w:tab w:val="right" w:pos="8306"/>
      </w:tabs>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10CEFF6B" w14:textId="77777777" w:rsidR="001C621B" w:rsidRDefault="001C621B">
    <w:pPr>
      <w:pBdr>
        <w:top w:val="nil"/>
        <w:left w:val="nil"/>
        <w:bottom w:val="nil"/>
        <w:right w:val="nil"/>
        <w:between w:val="nil"/>
      </w:pBdr>
      <w:tabs>
        <w:tab w:val="center" w:pos="4153"/>
        <w:tab w:val="right" w:pos="8306"/>
      </w:tabs>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48C32" w14:textId="77777777" w:rsidR="00243721" w:rsidRDefault="00243721">
      <w:r>
        <w:separator/>
      </w:r>
    </w:p>
  </w:footnote>
  <w:footnote w:type="continuationSeparator" w:id="0">
    <w:p w14:paraId="63F31C3C" w14:textId="77777777" w:rsidR="00243721" w:rsidRDefault="0024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B011C" w14:textId="77777777" w:rsidR="0071067E" w:rsidRDefault="00710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6FBE" w14:textId="77777777" w:rsidR="001C621B" w:rsidRDefault="001C621B">
    <w:pPr>
      <w:pBdr>
        <w:top w:val="nil"/>
        <w:left w:val="nil"/>
        <w:bottom w:val="nil"/>
        <w:right w:val="nil"/>
        <w:between w:val="nil"/>
      </w:pBdr>
      <w:tabs>
        <w:tab w:val="center" w:pos="4153"/>
        <w:tab w:val="right" w:pos="8306"/>
      </w:tabs>
      <w:rPr>
        <w:rFonts w:ascii="Arial" w:eastAsia="Arial" w:hAnsi="Arial" w:cs="Arial"/>
        <w:color w:val="000000"/>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06680" w14:textId="77777777" w:rsidR="001C621B" w:rsidRDefault="001C621B">
    <w:pPr>
      <w:tabs>
        <w:tab w:val="center" w:pos="4513"/>
        <w:tab w:val="right" w:pos="9026"/>
      </w:tabs>
      <w:rPr>
        <w:rFonts w:ascii="Calibri" w:eastAsia="Calibri" w:hAnsi="Calibri" w:cs="Calibri"/>
      </w:rPr>
    </w:pPr>
  </w:p>
  <w:p w14:paraId="6C38E436" w14:textId="77777777" w:rsidR="001C621B" w:rsidRDefault="001C621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E36A4C4"/>
    <w:lvl w:ilvl="0">
      <w:start w:val="1"/>
      <w:numFmt w:val="decimal"/>
      <w:pStyle w:val="Heading1"/>
      <w:lvlText w:val="%1."/>
      <w:legacy w:legacy="1" w:legacySpace="0" w:legacyIndent="737"/>
      <w:lvlJc w:val="left"/>
      <w:pPr>
        <w:ind w:left="737" w:hanging="737"/>
      </w:pPr>
    </w:lvl>
    <w:lvl w:ilvl="1">
      <w:start w:val="1"/>
      <w:numFmt w:val="decimal"/>
      <w:pStyle w:val="Heading2"/>
      <w:lvlText w:val="%1.%2"/>
      <w:legacy w:legacy="1" w:legacySpace="0" w:legacyIndent="737"/>
      <w:lvlJc w:val="left"/>
      <w:pPr>
        <w:ind w:left="1440" w:hanging="737"/>
      </w:pPr>
    </w:lvl>
    <w:lvl w:ilvl="2">
      <w:start w:val="1"/>
      <w:numFmt w:val="decimal"/>
      <w:pStyle w:val="Heading3"/>
      <w:lvlText w:val="%1.%2.%3"/>
      <w:legacy w:legacy="1" w:legacySpace="0" w:legacyIndent="737"/>
      <w:lvlJc w:val="left"/>
      <w:pPr>
        <w:ind w:left="2160" w:hanging="737"/>
      </w:pPr>
    </w:lvl>
    <w:lvl w:ilvl="3">
      <w:start w:val="1"/>
      <w:numFmt w:val="decimal"/>
      <w:pStyle w:val="Heading4"/>
      <w:lvlText w:val="%1.%2.%3.%4"/>
      <w:legacy w:legacy="1" w:legacySpace="0" w:legacyIndent="737"/>
      <w:lvlJc w:val="left"/>
      <w:pPr>
        <w:ind w:left="2880" w:hanging="737"/>
      </w:pPr>
    </w:lvl>
    <w:lvl w:ilvl="4">
      <w:start w:val="1"/>
      <w:numFmt w:val="lowerLetter"/>
      <w:pStyle w:val="Heading5"/>
      <w:lvlText w:val="(%5)"/>
      <w:legacy w:legacy="1" w:legacySpace="0" w:legacyIndent="737"/>
      <w:lvlJc w:val="left"/>
      <w:pPr>
        <w:ind w:left="3600" w:hanging="737"/>
      </w:pPr>
    </w:lvl>
    <w:lvl w:ilvl="5">
      <w:start w:val="1"/>
      <w:numFmt w:val="lowerRoman"/>
      <w:pStyle w:val="Heading6"/>
      <w:lvlText w:val="(%6)"/>
      <w:legacy w:legacy="1" w:legacySpace="0" w:legacyIndent="737"/>
      <w:lvlJc w:val="left"/>
      <w:pPr>
        <w:ind w:left="4320" w:hanging="737"/>
      </w:pPr>
    </w:lvl>
    <w:lvl w:ilvl="6">
      <w:start w:val="1"/>
      <w:numFmt w:val="decimal"/>
      <w:pStyle w:val="Heading7"/>
      <w:lvlText w:val="(%7)"/>
      <w:legacy w:legacy="1" w:legacySpace="0" w:legacyIndent="737"/>
      <w:lvlJc w:val="left"/>
      <w:pPr>
        <w:ind w:left="5040" w:hanging="737"/>
      </w:pPr>
    </w:lvl>
    <w:lvl w:ilvl="7">
      <w:start w:val="1"/>
      <w:numFmt w:val="none"/>
      <w:pStyle w:val="Heading8"/>
      <w:suff w:val="nothing"/>
      <w:lvlText w:val=""/>
      <w:lvlJc w:val="left"/>
      <w:pPr>
        <w:ind w:left="0" w:hanging="720"/>
      </w:pPr>
    </w:lvl>
    <w:lvl w:ilvl="8">
      <w:start w:val="1"/>
      <w:numFmt w:val="none"/>
      <w:pStyle w:val="Heading9"/>
      <w:suff w:val="nothing"/>
      <w:lvlText w:val=""/>
      <w:lvlJc w:val="left"/>
      <w:pPr>
        <w:ind w:left="0" w:hanging="720"/>
      </w:pPr>
    </w:lvl>
  </w:abstractNum>
  <w:abstractNum w:abstractNumId="1" w15:restartNumberingAfterBreak="0">
    <w:nsid w:val="118014C1"/>
    <w:multiLevelType w:val="multilevel"/>
    <w:tmpl w:val="EB107C3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35F81E26"/>
    <w:multiLevelType w:val="multilevel"/>
    <w:tmpl w:val="EDF67FA4"/>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36" w:hanging="576"/>
      </w:pPr>
      <w:rPr>
        <w:rFonts w:ascii="Arial" w:eastAsia="Arial" w:hAnsi="Arial" w:cs="Arial" w:hint="default"/>
        <w:b/>
        <w:bCs/>
        <w:i w:val="0"/>
        <w:smallCaps w:val="0"/>
        <w:strike w:val="0"/>
        <w:color w:val="000000"/>
        <w:sz w:val="24"/>
        <w:szCs w:val="24"/>
        <w:u w:val="none"/>
        <w:vertAlign w:val="baseline"/>
      </w:rPr>
    </w:lvl>
    <w:lvl w:ilvl="2">
      <w:start w:val="1"/>
      <w:numFmt w:val="decimal"/>
      <w:pStyle w:val="GPSL3NUMBERED"/>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275" w:hanging="576"/>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4A25FDA"/>
    <w:multiLevelType w:val="multilevel"/>
    <w:tmpl w:val="1480F3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6E9A52C3"/>
    <w:multiLevelType w:val="multilevel"/>
    <w:tmpl w:val="66F41F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EE77376"/>
    <w:multiLevelType w:val="multilevel"/>
    <w:tmpl w:val="A552A4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5"/>
  </w:num>
  <w:num w:numId="4">
    <w:abstractNumId w:val="3"/>
  </w:num>
  <w:num w:numId="5">
    <w:abstractNumId w:val="0"/>
  </w:num>
  <w:num w:numId="6">
    <w:abstractNumId w:val="2"/>
  </w:num>
  <w:num w:numId="7">
    <w:abstractNumId w:val="2"/>
  </w:num>
  <w:num w:numId="8">
    <w:abstractNumId w:val="2"/>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WATSONK|18 June 2020 08:56:05" w:val="V2 Amend"/>
    <w:docVar w:name="gemDocNotesCount" w:val="1"/>
    <w:docVar w:name="gemVerNotesCount" w:val="2"/>
    <w:docVar w:name="gemVN1|WATSONK|18 June 2020 08:56:03" w:val="1|1"/>
    <w:docVar w:name="gemVN2|WATSONK|18 June 2020 08:56:04" w:val="1|2"/>
  </w:docVars>
  <w:rsids>
    <w:rsidRoot w:val="004F05E1"/>
    <w:rsid w:val="00063CAA"/>
    <w:rsid w:val="000708D8"/>
    <w:rsid w:val="00123C7A"/>
    <w:rsid w:val="001A0DC2"/>
    <w:rsid w:val="001A5A10"/>
    <w:rsid w:val="001C621B"/>
    <w:rsid w:val="0020048C"/>
    <w:rsid w:val="00243721"/>
    <w:rsid w:val="00292788"/>
    <w:rsid w:val="002F11E6"/>
    <w:rsid w:val="00327E08"/>
    <w:rsid w:val="00334269"/>
    <w:rsid w:val="003518CF"/>
    <w:rsid w:val="003604D3"/>
    <w:rsid w:val="00362445"/>
    <w:rsid w:val="003A1D99"/>
    <w:rsid w:val="00493CF8"/>
    <w:rsid w:val="004B588E"/>
    <w:rsid w:val="004F05E1"/>
    <w:rsid w:val="005210D4"/>
    <w:rsid w:val="005C7320"/>
    <w:rsid w:val="005F420C"/>
    <w:rsid w:val="0061340E"/>
    <w:rsid w:val="00630750"/>
    <w:rsid w:val="00687EA1"/>
    <w:rsid w:val="006C690B"/>
    <w:rsid w:val="0071067E"/>
    <w:rsid w:val="00714EE2"/>
    <w:rsid w:val="00757303"/>
    <w:rsid w:val="0078243E"/>
    <w:rsid w:val="00794D3C"/>
    <w:rsid w:val="008101D0"/>
    <w:rsid w:val="008471A4"/>
    <w:rsid w:val="008A6688"/>
    <w:rsid w:val="009029D0"/>
    <w:rsid w:val="00926A88"/>
    <w:rsid w:val="009306D0"/>
    <w:rsid w:val="009A3849"/>
    <w:rsid w:val="009A4F14"/>
    <w:rsid w:val="00A16AB0"/>
    <w:rsid w:val="00A71D59"/>
    <w:rsid w:val="00A905AF"/>
    <w:rsid w:val="00AB6303"/>
    <w:rsid w:val="00AC26C9"/>
    <w:rsid w:val="00B00F74"/>
    <w:rsid w:val="00B47361"/>
    <w:rsid w:val="00BF5ECF"/>
    <w:rsid w:val="00C43844"/>
    <w:rsid w:val="00C45061"/>
    <w:rsid w:val="00C62971"/>
    <w:rsid w:val="00CE39E3"/>
    <w:rsid w:val="00CF0DB7"/>
    <w:rsid w:val="00D81B1B"/>
    <w:rsid w:val="00DB6F94"/>
    <w:rsid w:val="00E046B0"/>
    <w:rsid w:val="00E358EE"/>
    <w:rsid w:val="00EF6C99"/>
    <w:rsid w:val="00F26B3E"/>
    <w:rsid w:val="00F9072E"/>
    <w:rsid w:val="00FA745D"/>
    <w:rsid w:val="00FC0CFC"/>
    <w:rsid w:val="00FC3D84"/>
    <w:rsid w:val="00FE6FAF"/>
    <w:rsid w:val="00FF230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36FAF3"/>
  <w15:docId w15:val="{C48ABB9C-4389-4F41-ADCE-60C82E81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072E"/>
    <w:pPr>
      <w:widowControl w:val="0"/>
      <w:overflowPunct w:val="0"/>
      <w:autoSpaceDE w:val="0"/>
      <w:autoSpaceDN w:val="0"/>
      <w:adjustRightInd w:val="0"/>
      <w:spacing w:after="0" w:line="240" w:lineRule="auto"/>
      <w:textAlignment w:val="baseline"/>
    </w:pPr>
    <w:rPr>
      <w:szCs w:val="20"/>
      <w:lang w:eastAsia="en-US"/>
    </w:rPr>
  </w:style>
  <w:style w:type="paragraph" w:styleId="Heading1">
    <w:name w:val="heading 1"/>
    <w:basedOn w:val="Normal"/>
    <w:link w:val="Heading1Char"/>
    <w:qFormat/>
    <w:rsid w:val="00F9072E"/>
    <w:pPr>
      <w:numPr>
        <w:numId w:val="5"/>
      </w:numPr>
      <w:spacing w:after="240" w:line="360" w:lineRule="auto"/>
      <w:outlineLvl w:val="0"/>
    </w:pPr>
    <w:rPr>
      <w:kern w:val="28"/>
    </w:rPr>
  </w:style>
  <w:style w:type="paragraph" w:styleId="Heading2">
    <w:name w:val="heading 2"/>
    <w:basedOn w:val="Normal"/>
    <w:link w:val="Heading2Char"/>
    <w:qFormat/>
    <w:rsid w:val="00F9072E"/>
    <w:pPr>
      <w:numPr>
        <w:ilvl w:val="1"/>
        <w:numId w:val="5"/>
      </w:numPr>
      <w:spacing w:after="240" w:line="360" w:lineRule="auto"/>
      <w:outlineLvl w:val="1"/>
    </w:pPr>
  </w:style>
  <w:style w:type="paragraph" w:styleId="Heading3">
    <w:name w:val="heading 3"/>
    <w:basedOn w:val="Normal"/>
    <w:link w:val="Heading3Char"/>
    <w:qFormat/>
    <w:rsid w:val="00F9072E"/>
    <w:pPr>
      <w:numPr>
        <w:ilvl w:val="2"/>
        <w:numId w:val="5"/>
      </w:numPr>
      <w:spacing w:after="240" w:line="360" w:lineRule="auto"/>
      <w:outlineLvl w:val="2"/>
    </w:pPr>
  </w:style>
  <w:style w:type="paragraph" w:styleId="Heading4">
    <w:name w:val="heading 4"/>
    <w:basedOn w:val="Normal"/>
    <w:link w:val="Heading4Char"/>
    <w:qFormat/>
    <w:rsid w:val="00F9072E"/>
    <w:pPr>
      <w:numPr>
        <w:ilvl w:val="3"/>
        <w:numId w:val="5"/>
      </w:numPr>
      <w:spacing w:after="240" w:line="360" w:lineRule="auto"/>
      <w:outlineLvl w:val="3"/>
    </w:pPr>
  </w:style>
  <w:style w:type="paragraph" w:styleId="Heading5">
    <w:name w:val="heading 5"/>
    <w:basedOn w:val="Normal"/>
    <w:link w:val="Heading5Char"/>
    <w:qFormat/>
    <w:rsid w:val="00F9072E"/>
    <w:pPr>
      <w:numPr>
        <w:ilvl w:val="4"/>
        <w:numId w:val="5"/>
      </w:numPr>
      <w:spacing w:after="240" w:line="360" w:lineRule="auto"/>
      <w:outlineLvl w:val="4"/>
    </w:pPr>
  </w:style>
  <w:style w:type="paragraph" w:styleId="Heading6">
    <w:name w:val="heading 6"/>
    <w:basedOn w:val="Heading5"/>
    <w:link w:val="Heading6Char"/>
    <w:qFormat/>
    <w:rsid w:val="00F9072E"/>
    <w:pPr>
      <w:numPr>
        <w:ilvl w:val="5"/>
      </w:numPr>
      <w:outlineLvl w:val="5"/>
    </w:pPr>
  </w:style>
  <w:style w:type="paragraph" w:styleId="Heading7">
    <w:name w:val="heading 7"/>
    <w:basedOn w:val="Heading6"/>
    <w:link w:val="Heading7Char"/>
    <w:qFormat/>
    <w:rsid w:val="00F9072E"/>
    <w:pPr>
      <w:numPr>
        <w:ilvl w:val="6"/>
      </w:numPr>
      <w:outlineLvl w:val="6"/>
    </w:pPr>
  </w:style>
  <w:style w:type="paragraph" w:styleId="Heading8">
    <w:name w:val="heading 8"/>
    <w:basedOn w:val="Normal"/>
    <w:next w:val="Normal"/>
    <w:link w:val="Heading8Char"/>
    <w:qFormat/>
    <w:rsid w:val="00F9072E"/>
    <w:pPr>
      <w:keepNext/>
      <w:numPr>
        <w:ilvl w:val="7"/>
        <w:numId w:val="5"/>
      </w:numPr>
      <w:spacing w:after="240" w:line="360" w:lineRule="auto"/>
      <w:jc w:val="center"/>
      <w:outlineLvl w:val="7"/>
    </w:pPr>
    <w:rPr>
      <w:b/>
      <w:caps/>
    </w:rPr>
  </w:style>
  <w:style w:type="paragraph" w:styleId="Heading9">
    <w:name w:val="heading 9"/>
    <w:basedOn w:val="Heading8"/>
    <w:next w:val="Normal"/>
    <w:link w:val="Heading9Char"/>
    <w:qFormat/>
    <w:rsid w:val="00F9072E"/>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rsid w:val="00F9072E"/>
    <w:pPr>
      <w:tabs>
        <w:tab w:val="center" w:pos="4153"/>
        <w:tab w:val="right" w:pos="8306"/>
      </w:tabs>
    </w:pPr>
  </w:style>
  <w:style w:type="paragraph" w:styleId="BodyTextIndent">
    <w:name w:val="Body Text Indent"/>
    <w:basedOn w:val="Normal"/>
    <w:link w:val="BodyTextIndentChar"/>
    <w:rsid w:val="008A6688"/>
    <w:pPr>
      <w:widowControl/>
      <w:spacing w:after="240" w:line="360" w:lineRule="auto"/>
      <w:ind w:left="737"/>
    </w:pPr>
    <w:rPr>
      <w:rFonts w:ascii="Arial" w:hAnsi="Arial"/>
      <w:sz w:val="24"/>
    </w:rPr>
  </w:style>
  <w:style w:type="paragraph" w:styleId="BodyTextIndent2">
    <w:name w:val="Body Text Indent 2"/>
    <w:basedOn w:val="Normal"/>
    <w:link w:val="BodyTextIndent2Char"/>
    <w:rsid w:val="00F9072E"/>
    <w:pPr>
      <w:widowControl/>
      <w:spacing w:after="240" w:line="360" w:lineRule="auto"/>
      <w:ind w:left="1440"/>
    </w:pPr>
  </w:style>
  <w:style w:type="paragraph" w:styleId="BodyTextIndent3">
    <w:name w:val="Body Text Indent 3"/>
    <w:basedOn w:val="Normal"/>
    <w:link w:val="BodyTextIndent3Char"/>
    <w:rsid w:val="00063CAA"/>
    <w:pPr>
      <w:widowControl/>
      <w:spacing w:after="240" w:line="360" w:lineRule="auto"/>
      <w:ind w:left="2160"/>
    </w:pPr>
    <w:rPr>
      <w:rFonts w:ascii="Arial" w:hAnsi="Arial"/>
      <w:sz w:val="24"/>
    </w:rPr>
  </w:style>
  <w:style w:type="paragraph" w:customStyle="1" w:styleId="BodyTextIndent4">
    <w:name w:val="Body Text Indent 4"/>
    <w:basedOn w:val="Normal"/>
    <w:rsid w:val="00F9072E"/>
    <w:pPr>
      <w:widowControl/>
      <w:spacing w:after="240" w:line="360" w:lineRule="auto"/>
      <w:ind w:left="2880"/>
    </w:pPr>
  </w:style>
  <w:style w:type="paragraph" w:customStyle="1" w:styleId="BodyTextIndent5">
    <w:name w:val="Body Text Indent 5"/>
    <w:basedOn w:val="Normal"/>
    <w:rsid w:val="00F9072E"/>
    <w:pPr>
      <w:widowControl/>
      <w:spacing w:after="240" w:line="360" w:lineRule="auto"/>
      <w:ind w:left="3600"/>
    </w:pPr>
  </w:style>
  <w:style w:type="paragraph" w:customStyle="1" w:styleId="MarginText">
    <w:name w:val="Margin Text"/>
    <w:basedOn w:val="BodyText"/>
    <w:link w:val="MarginTextChar"/>
    <w:rsid w:val="00F9072E"/>
    <w:pPr>
      <w:spacing w:after="240"/>
    </w:pPr>
  </w:style>
  <w:style w:type="paragraph" w:styleId="BodyText">
    <w:name w:val="Body Text"/>
    <w:basedOn w:val="Normal"/>
    <w:link w:val="BodyTextChar"/>
    <w:rsid w:val="00F9072E"/>
    <w:pPr>
      <w:widowControl/>
      <w:spacing w:after="120" w:line="360" w:lineRule="auto"/>
    </w:pPr>
    <w:rPr>
      <w:sz w:val="24"/>
    </w:rPr>
  </w:style>
  <w:style w:type="character" w:styleId="PageNumber">
    <w:name w:val="page number"/>
    <w:basedOn w:val="DefaultParagraphFont"/>
    <w:rsid w:val="00F9072E"/>
  </w:style>
  <w:style w:type="paragraph" w:styleId="Header">
    <w:name w:val="header"/>
    <w:basedOn w:val="Normal"/>
    <w:link w:val="HeaderChar"/>
    <w:rsid w:val="00F9072E"/>
    <w:pPr>
      <w:tabs>
        <w:tab w:val="center" w:pos="4153"/>
        <w:tab w:val="right" w:pos="8306"/>
      </w:tabs>
    </w:pPr>
  </w:style>
  <w:style w:type="paragraph" w:customStyle="1" w:styleId="BodyTextIndent6">
    <w:name w:val="Body Text Indent 6"/>
    <w:basedOn w:val="BodyTextIndent5"/>
    <w:rsid w:val="00F9072E"/>
    <w:pPr>
      <w:ind w:left="4320"/>
    </w:pPr>
  </w:style>
  <w:style w:type="paragraph" w:customStyle="1" w:styleId="BodyTextIndent7">
    <w:name w:val="Body Text Indent 7"/>
    <w:basedOn w:val="BodyTextIndent6"/>
    <w:rsid w:val="00F9072E"/>
    <w:pPr>
      <w:ind w:left="5040"/>
    </w:pPr>
  </w:style>
  <w:style w:type="paragraph" w:customStyle="1" w:styleId="SchHead">
    <w:name w:val="SchHead"/>
    <w:basedOn w:val="Normal"/>
    <w:rsid w:val="00F9072E"/>
    <w:pPr>
      <w:widowControl/>
      <w:spacing w:after="240"/>
      <w:jc w:val="center"/>
    </w:pPr>
    <w:rPr>
      <w:b/>
      <w:caps/>
    </w:rPr>
  </w:style>
  <w:style w:type="paragraph" w:customStyle="1" w:styleId="ScheduleL1">
    <w:name w:val="Schedule L1"/>
    <w:basedOn w:val="HouseStyleBase"/>
    <w:rsid w:val="00327E08"/>
    <w:pPr>
      <w:keepNext/>
      <w:spacing w:line="240" w:lineRule="auto"/>
      <w:outlineLvl w:val="0"/>
    </w:pPr>
    <w:rPr>
      <w:rFonts w:ascii="Arial Bold" w:eastAsia="Arial" w:hAnsi="Arial Bold" w:cs="Arial"/>
      <w:b/>
      <w:bCs/>
      <w:sz w:val="24"/>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Normal"/>
    <w:link w:val="FootnoteTextChar"/>
    <w:semiHidden/>
    <w:rsid w:val="00F9072E"/>
  </w:style>
  <w:style w:type="character" w:styleId="FootnoteReference">
    <w:name w:val="footnote reference"/>
    <w:basedOn w:val="DefaultParagraphFont"/>
    <w:semiHidden/>
    <w:rsid w:val="00F9072E"/>
    <w:rPr>
      <w:vertAlign w:val="superscript"/>
    </w:rPr>
  </w:style>
  <w:style w:type="paragraph" w:styleId="EndnoteText">
    <w:name w:val="endnote text"/>
    <w:basedOn w:val="Normal"/>
    <w:link w:val="EndnoteTextChar"/>
    <w:semiHidden/>
    <w:rsid w:val="00F9072E"/>
  </w:style>
  <w:style w:type="character" w:styleId="EndnoteReference">
    <w:name w:val="endnote reference"/>
    <w:basedOn w:val="DefaultParagraphFont"/>
    <w:semiHidden/>
    <w:rsid w:val="00F9072E"/>
    <w:rPr>
      <w:vertAlign w:val="superscript"/>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2"/>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4"/>
      </w:numPr>
      <w:spacing w:after="120"/>
      <w:outlineLvl w:val="0"/>
    </w:pPr>
    <w:rPr>
      <w:rFonts w:ascii="Calibri" w:hAnsi="Calibri"/>
    </w:r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rsid w:val="001A0DC2"/>
    <w:pPr>
      <w:spacing w:line="240" w:lineRule="auto"/>
      <w:outlineLvl w:val="1"/>
    </w:pPr>
    <w:rPr>
      <w:rFonts w:ascii="Arial" w:hAnsi="Arial"/>
      <w:sz w:val="24"/>
    </w:rPr>
  </w:style>
  <w:style w:type="paragraph" w:customStyle="1" w:styleId="ScheduleL3">
    <w:name w:val="Schedule L3"/>
    <w:basedOn w:val="HouseStyleBase"/>
    <w:rsid w:val="008A6688"/>
    <w:pPr>
      <w:spacing w:line="240" w:lineRule="auto"/>
      <w:outlineLvl w:val="2"/>
    </w:pPr>
    <w:rPr>
      <w:rFonts w:ascii="Arial" w:hAnsi="Arial"/>
      <w:sz w:val="24"/>
    </w:rPr>
  </w:style>
  <w:style w:type="paragraph" w:customStyle="1" w:styleId="ScheduleL4">
    <w:name w:val="Schedule L4"/>
    <w:basedOn w:val="HouseStyleBase"/>
    <w:rsid w:val="004B588E"/>
    <w:pPr>
      <w:spacing w:line="240" w:lineRule="auto"/>
      <w:outlineLvl w:val="3"/>
    </w:pPr>
    <w:rPr>
      <w:rFonts w:ascii="Arial" w:eastAsia="Arial" w:hAnsi="Arial" w:cs="Arial"/>
      <w:color w:val="000000"/>
      <w:sz w:val="24"/>
      <w:szCs w:val="24"/>
    </w:r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2"/>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basedOn w:val="DefaultParagraphFont"/>
    <w:link w:val="BodyText"/>
    <w:rsid w:val="00F9072E"/>
    <w:rPr>
      <w:sz w:val="24"/>
      <w:szCs w:val="20"/>
      <w:lang w:eastAsia="en-US"/>
    </w:rPr>
  </w:style>
  <w:style w:type="character" w:customStyle="1" w:styleId="BodyTextFirstIndentChar">
    <w:name w:val="Body Text First Indent Char"/>
    <w:basedOn w:val="BodyTextChar"/>
    <w:link w:val="BodyTextFirstIndent"/>
    <w:rPr>
      <w:sz w:val="22"/>
      <w:szCs w:val="20"/>
      <w:lang w:eastAsia="en-US"/>
    </w:rPr>
  </w:style>
  <w:style w:type="paragraph" w:styleId="BodyTextFirstIndent2">
    <w:name w:val="Body Text First Indent 2"/>
    <w:basedOn w:val="BodyTextIndent"/>
    <w:link w:val="BodyTextFirstIndent2Char"/>
    <w:pPr>
      <w:spacing w:after="120"/>
      <w:ind w:left="283" w:firstLine="210"/>
    </w:p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DefaultParagraphFont"/>
    <w:link w:val="BodyTextIndent"/>
    <w:rsid w:val="008A6688"/>
    <w:rPr>
      <w:rFonts w:ascii="Arial" w:hAnsi="Arial"/>
      <w:sz w:val="24"/>
      <w:szCs w:val="20"/>
      <w:lang w:eastAsia="en-US"/>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rsid w:val="00F9072E"/>
    <w:pPr>
      <w:tabs>
        <w:tab w:val="right" w:leader="dot" w:pos="9360"/>
      </w:tabs>
      <w:suppressAutoHyphens/>
      <w:ind w:left="1440" w:right="720" w:hanging="1440"/>
    </w:pPr>
    <w:rPr>
      <w:lang w:val="en-US"/>
    </w:rPr>
  </w:style>
  <w:style w:type="paragraph" w:styleId="Index2">
    <w:name w:val="index 2"/>
    <w:basedOn w:val="Normal"/>
    <w:next w:val="Normal"/>
    <w:rsid w:val="00F9072E"/>
    <w:pPr>
      <w:tabs>
        <w:tab w:val="right" w:leader="dot" w:pos="9360"/>
      </w:tabs>
      <w:suppressAutoHyphens/>
      <w:ind w:left="1440" w:right="720" w:hanging="720"/>
    </w:pPr>
    <w:rPr>
      <w:lang w:val="en-US"/>
    </w:r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spacing w:before="240" w:after="60"/>
      <w:outlineLvl w:val="9"/>
    </w:pPr>
    <w:rPr>
      <w:rFonts w:ascii="Cambria" w:hAnsi="Cambria"/>
      <w:b/>
      <w:bCs/>
      <w:kern w:val="32"/>
      <w:sz w:val="32"/>
      <w:szCs w:val="32"/>
    </w:rPr>
  </w:style>
  <w:style w:type="character" w:customStyle="1" w:styleId="Heading1Char">
    <w:name w:val="Heading 1 Char"/>
    <w:basedOn w:val="DefaultParagraphFont"/>
    <w:link w:val="Heading1"/>
    <w:rsid w:val="00F9072E"/>
    <w:rPr>
      <w:kern w:val="28"/>
      <w:szCs w:val="20"/>
      <w:lang w:eastAsia="en-US"/>
    </w:rPr>
  </w:style>
  <w:style w:type="character" w:customStyle="1" w:styleId="Heading2Char">
    <w:name w:val="Heading 2 Char"/>
    <w:basedOn w:val="DefaultParagraphFont"/>
    <w:link w:val="Heading2"/>
    <w:rsid w:val="00F9072E"/>
    <w:rPr>
      <w:szCs w:val="20"/>
      <w:lang w:eastAsia="en-US"/>
    </w:rPr>
  </w:style>
  <w:style w:type="character" w:customStyle="1" w:styleId="Heading3Char">
    <w:name w:val="Heading 3 Char"/>
    <w:basedOn w:val="DefaultParagraphFont"/>
    <w:link w:val="Heading3"/>
    <w:rsid w:val="00F9072E"/>
    <w:rPr>
      <w:szCs w:val="20"/>
      <w:lang w:eastAsia="en-US"/>
    </w:rPr>
  </w:style>
  <w:style w:type="character" w:customStyle="1" w:styleId="Heading4Char">
    <w:name w:val="Heading 4 Char"/>
    <w:basedOn w:val="DefaultParagraphFont"/>
    <w:link w:val="Heading4"/>
    <w:rsid w:val="00F9072E"/>
    <w:rPr>
      <w:szCs w:val="20"/>
      <w:lang w:eastAsia="en-US"/>
    </w:rPr>
  </w:style>
  <w:style w:type="character" w:customStyle="1" w:styleId="Heading5Char">
    <w:name w:val="Heading 5 Char"/>
    <w:basedOn w:val="DefaultParagraphFont"/>
    <w:link w:val="Heading5"/>
    <w:locked/>
    <w:rsid w:val="00F9072E"/>
    <w:rPr>
      <w:szCs w:val="20"/>
      <w:lang w:eastAsia="en-US"/>
    </w:rPr>
  </w:style>
  <w:style w:type="character" w:customStyle="1" w:styleId="MarginTextChar">
    <w:name w:val="Margin Text Char"/>
    <w:link w:val="MarginText"/>
    <w:rPr>
      <w:sz w:val="24"/>
      <w:szCs w:val="20"/>
      <w:lang w:eastAsia="en-US"/>
    </w:rPr>
  </w:style>
  <w:style w:type="character" w:customStyle="1" w:styleId="BodyTextIndent2Char">
    <w:name w:val="Body Text Indent 2 Char"/>
    <w:basedOn w:val="DefaultParagraphFont"/>
    <w:link w:val="BodyTextIndent2"/>
    <w:rsid w:val="00F9072E"/>
    <w:rPr>
      <w:szCs w:val="20"/>
      <w:lang w:eastAsia="en-US"/>
    </w:rPr>
  </w:style>
  <w:style w:type="paragraph" w:customStyle="1" w:styleId="PartDes">
    <w:name w:val="PartDes"/>
    <w:basedOn w:val="Normal"/>
    <w:qFormat/>
    <w:pPr>
      <w:overflowPunct/>
      <w:autoSpaceDE/>
      <w:autoSpaceDN/>
      <w:adjustRightInd/>
      <w:spacing w:before="120" w:after="120"/>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rPr>
  </w:style>
  <w:style w:type="paragraph" w:customStyle="1" w:styleId="Body2">
    <w:name w:val="Body2"/>
    <w:basedOn w:val="Normal"/>
    <w:uiPriority w:val="99"/>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basedOn w:val="DefaultParagraphFont"/>
    <w:link w:val="Footer"/>
    <w:rsid w:val="00F9072E"/>
    <w:rPr>
      <w:szCs w:val="20"/>
      <w:lang w:eastAsia="en-US"/>
    </w:rPr>
  </w:style>
  <w:style w:type="paragraph" w:customStyle="1" w:styleId="GPsDefinition">
    <w:name w:val="GPs Definition"/>
    <w:basedOn w:val="Normal"/>
    <w:qFormat/>
    <w:pPr>
      <w:tabs>
        <w:tab w:val="left" w:pos="-9"/>
        <w:tab w:val="num" w:pos="720"/>
      </w:tabs>
      <w:spacing w:after="120"/>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ind w:left="-108"/>
      <w:jc w:val="left"/>
    </w:pPr>
    <w:rPr>
      <w:rFonts w:ascii="Arial" w:hAnsi="Arial" w:cs="Arial"/>
      <w:b/>
    </w:rPr>
  </w:style>
  <w:style w:type="character" w:customStyle="1" w:styleId="HeaderChar">
    <w:name w:val="Header Char"/>
    <w:basedOn w:val="DefaultParagraphFont"/>
    <w:link w:val="Header"/>
    <w:rsid w:val="00F9072E"/>
    <w:rPr>
      <w:szCs w:val="20"/>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327E08"/>
    <w:pPr>
      <w:numPr>
        <w:ilvl w:val="1"/>
        <w:numId w:val="6"/>
      </w:numPr>
      <w:tabs>
        <w:tab w:val="left" w:pos="1134"/>
      </w:tabs>
      <w:overflowPunct/>
      <w:autoSpaceDE/>
      <w:autoSpaceDN/>
      <w:spacing w:before="120" w:after="120"/>
      <w:jc w:val="left"/>
      <w:textAlignment w:val="auto"/>
    </w:pPr>
    <w:rPr>
      <w:rFonts w:asciiTheme="minorBidi" w:hAnsiTheme="minorBidi" w:cs="Arial"/>
      <w:sz w:val="24"/>
      <w:lang w:eastAsia="zh-CN"/>
    </w:rPr>
  </w:style>
  <w:style w:type="character" w:customStyle="1" w:styleId="GPSL2numberedclauseChar1">
    <w:name w:val="GPS L2 numbered clause Char1"/>
    <w:link w:val="GPSL2numberedclause"/>
    <w:rsid w:val="00327E08"/>
    <w:rPr>
      <w:rFonts w:asciiTheme="minorBidi" w:hAnsiTheme="minorBidi" w:cs="Arial"/>
      <w:sz w:val="24"/>
      <w:szCs w:val="20"/>
      <w:lang w:eastAsia="zh-CN"/>
    </w:rPr>
  </w:style>
  <w:style w:type="paragraph" w:customStyle="1" w:styleId="Body3">
    <w:name w:val="Body3"/>
    <w:basedOn w:val="Normal"/>
    <w:uiPriority w:val="99"/>
    <w:rsid w:val="00014AD9"/>
    <w:pPr>
      <w:overflowPunct/>
      <w:autoSpaceDE/>
      <w:autoSpaceDN/>
      <w:adjustRightInd/>
      <w:spacing w:after="220"/>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character" w:customStyle="1" w:styleId="BodyTextIndent3Char">
    <w:name w:val="Body Text Indent 3 Char"/>
    <w:basedOn w:val="DefaultParagraphFont"/>
    <w:link w:val="BodyTextIndent3"/>
    <w:rsid w:val="00063CAA"/>
    <w:rPr>
      <w:rFonts w:ascii="Arial" w:hAnsi="Arial"/>
      <w:sz w:val="24"/>
      <w:szCs w:val="20"/>
      <w:lang w:eastAsia="en-US"/>
    </w:rPr>
  </w:style>
  <w:style w:type="character" w:customStyle="1" w:styleId="EndnoteTextChar">
    <w:name w:val="Endnote Text Char"/>
    <w:basedOn w:val="DefaultParagraphFont"/>
    <w:link w:val="EndnoteText"/>
    <w:semiHidden/>
    <w:rsid w:val="00F9072E"/>
    <w:rPr>
      <w:szCs w:val="20"/>
      <w:lang w:eastAsia="en-US"/>
    </w:rPr>
  </w:style>
  <w:style w:type="character" w:customStyle="1" w:styleId="FootnoteTextChar">
    <w:name w:val="Footnote Text Char"/>
    <w:basedOn w:val="DefaultParagraphFont"/>
    <w:link w:val="FootnoteText"/>
    <w:semiHidden/>
    <w:rsid w:val="00F9072E"/>
    <w:rPr>
      <w:szCs w:val="20"/>
      <w:lang w:eastAsia="en-US"/>
    </w:rPr>
  </w:style>
  <w:style w:type="character" w:customStyle="1" w:styleId="Heading6Char">
    <w:name w:val="Heading 6 Char"/>
    <w:basedOn w:val="DefaultParagraphFont"/>
    <w:link w:val="Heading6"/>
    <w:rsid w:val="00F9072E"/>
    <w:rPr>
      <w:szCs w:val="20"/>
      <w:lang w:eastAsia="en-US"/>
    </w:rPr>
  </w:style>
  <w:style w:type="character" w:customStyle="1" w:styleId="Heading7Char">
    <w:name w:val="Heading 7 Char"/>
    <w:basedOn w:val="DefaultParagraphFont"/>
    <w:link w:val="Heading7"/>
    <w:rsid w:val="00F9072E"/>
    <w:rPr>
      <w:szCs w:val="20"/>
      <w:lang w:eastAsia="en-US"/>
    </w:rPr>
  </w:style>
  <w:style w:type="character" w:customStyle="1" w:styleId="Heading8Char">
    <w:name w:val="Heading 8 Char"/>
    <w:basedOn w:val="DefaultParagraphFont"/>
    <w:link w:val="Heading8"/>
    <w:rsid w:val="00F9072E"/>
    <w:rPr>
      <w:b/>
      <w:caps/>
      <w:szCs w:val="20"/>
      <w:lang w:eastAsia="en-US"/>
    </w:rPr>
  </w:style>
  <w:style w:type="character" w:customStyle="1" w:styleId="Heading9Char">
    <w:name w:val="Heading 9 Char"/>
    <w:basedOn w:val="DefaultParagraphFont"/>
    <w:link w:val="Heading9"/>
    <w:rsid w:val="00F9072E"/>
    <w:rPr>
      <w:b/>
      <w:szCs w:val="20"/>
      <w:lang w:eastAsia="en-US"/>
    </w:rPr>
  </w:style>
  <w:style w:type="paragraph" w:customStyle="1" w:styleId="SchHeadDes">
    <w:name w:val="SchHeadDes"/>
    <w:basedOn w:val="SchHead"/>
    <w:rsid w:val="00F9072E"/>
    <w:rPr>
      <w:caps w:val="0"/>
    </w:rPr>
  </w:style>
  <w:style w:type="paragraph" w:customStyle="1" w:styleId="GPSL1Numbered">
    <w:name w:val="GPS L1 Numbered"/>
    <w:basedOn w:val="Normal"/>
    <w:rsid w:val="00327E08"/>
    <w:pPr>
      <w:numPr>
        <w:numId w:val="6"/>
      </w:numPr>
      <w:spacing w:before="120" w:after="240"/>
      <w:jc w:val="left"/>
    </w:pPr>
    <w:rPr>
      <w:rFonts w:asciiTheme="minorBidi" w:hAnsiTheme="minorBidi"/>
      <w:b/>
      <w:sz w:val="24"/>
    </w:rPr>
  </w:style>
  <w:style w:type="paragraph" w:customStyle="1" w:styleId="GPSL3NUMBERED">
    <w:name w:val="GPS L3 NUMBERED"/>
    <w:basedOn w:val="Normal"/>
    <w:rsid w:val="00327E08"/>
    <w:pPr>
      <w:numPr>
        <w:ilvl w:val="2"/>
        <w:numId w:val="6"/>
      </w:numPr>
      <w:spacing w:before="120" w:after="120"/>
      <w:jc w:val="left"/>
    </w:pPr>
    <w:rPr>
      <w:rFonts w:asciiTheme="minorBidi" w:hAnsiTheme="minorBidi"/>
      <w:sz w:val="24"/>
    </w:rPr>
  </w:style>
  <w:style w:type="paragraph" w:customStyle="1" w:styleId="GPSL4numbered">
    <w:name w:val="GPS L4 numbered"/>
    <w:basedOn w:val="Normal"/>
    <w:rsid w:val="00327E08"/>
    <w:pPr>
      <w:numPr>
        <w:ilvl w:val="3"/>
        <w:numId w:val="6"/>
      </w:numPr>
      <w:spacing w:before="120" w:after="120"/>
      <w:jc w:val="left"/>
    </w:pPr>
    <w:rPr>
      <w:rFonts w:asciiTheme="minorBidi" w:hAnsiTheme="minorBidi"/>
      <w:sz w:val="24"/>
    </w:rPr>
  </w:style>
  <w:style w:type="paragraph" w:customStyle="1" w:styleId="GPSL5NUMBERED">
    <w:name w:val="GPS L5 NUMBERED"/>
    <w:basedOn w:val="Normal"/>
    <w:rsid w:val="00327E08"/>
    <w:pPr>
      <w:numPr>
        <w:ilvl w:val="4"/>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TSONK\AppData\Roaming\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2.xml>��< ? x m l   v e r s i o n = " 1 . 0 "   e n c o d i n g = " u t f - 1 6 " ? > < p r o p e r t i e s   x m l n s = " h t t p : / / w w w . i m a n a g e . c o m / w o r k / x m l s c h e m a " >  
     < d o c u m e n t i d > U K M A T T E R S ! 1 0 5 3 4 0 4 7 2 . 1 < / d o c u m e n t i d >  
     < s e n d e r i d > C L I F F M < / s e n d e r i d >  
     < s e n d e r e m a i l > M A T T H E W . C L I F F @ D L A P I P E R . C O M < / s e n d e r e m a i l >  
     < l a s t m o d i f i e d > 2 0 2 0 - 0 9 - 1 6 T 1 7 : 3 1 : 0 0 . 0 0 0 0 0 0 0 + 0 1 : 0 0 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141929-C715-4B20-8148-23C023DC0D2E}">
  <ds:schemaRefs>
    <ds:schemaRef ds:uri="http://www.imanage.com/work/xmlschema"/>
  </ds:schemaRefs>
</ds:datastoreItem>
</file>

<file path=customXml/itemProps3.xml><?xml version="1.0" encoding="utf-8"?>
<ds:datastoreItem xmlns:ds="http://schemas.openxmlformats.org/officeDocument/2006/customXml" ds:itemID="{B9790316-D4C4-4A8D-A8FA-A60D8DB9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Template>
  <TotalTime>6</TotalTime>
  <Pages>5</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Osborn, Liam (Commercial)</cp:lastModifiedBy>
  <cp:revision>11</cp:revision>
  <cp:lastPrinted>2020-06-18T17:50:00Z</cp:lastPrinted>
  <dcterms:created xsi:type="dcterms:W3CDTF">2021-02-01T11:36:00Z</dcterms:created>
  <dcterms:modified xsi:type="dcterms:W3CDTF">2021-02-24T17:54:00Z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18 June 2020 D1V2</vt:lpwstr>
  </property>
  <property fmtid="{D5CDD505-2E9C-101B-9397-08002B2CF9AE}" pid="8" name="Plato EditorId">
    <vt:lpwstr>531331e9-97c1-42fb-89da-616945c88640</vt:lpwstr>
  </property>
  <property fmtid="{D5CDD505-2E9C-101B-9397-08002B2CF9AE}" pid="9" name="MSIP_Label_f9af038e-07b4-4369-a678-c835687cb272_Enabled">
    <vt:lpwstr>true</vt:lpwstr>
  </property>
  <property fmtid="{D5CDD505-2E9C-101B-9397-08002B2CF9AE}" pid="10" name="MSIP_Label_f9af038e-07b4-4369-a678-c835687cb272_SetDate">
    <vt:lpwstr>2021-01-27T17:33:10Z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593c471d-d4f3-45b1-99ae-0b3e4974ed3a</vt:lpwstr>
  </property>
  <property fmtid="{D5CDD505-2E9C-101B-9397-08002B2CF9AE}" pid="15" name="MSIP_Label_f9af038e-07b4-4369-a678-c835687cb272_ContentBits">
    <vt:lpwstr>2</vt:lpwstr>
  </property>
</Properties>
</file>